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4948D" w14:textId="77777777" w:rsidR="00AB177B" w:rsidRPr="00E71838" w:rsidRDefault="00E71838" w:rsidP="00AB177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71838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="00AB177B" w:rsidRPr="00E7183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จัดแสดงและจำหน่ายผลิตภัณฑ์ </w:t>
      </w:r>
      <w:r w:rsidR="00AB177B" w:rsidRPr="00E71838">
        <w:rPr>
          <w:rFonts w:ascii="TH SarabunIT๙" w:hAnsi="TH SarabunIT๙" w:cs="TH SarabunIT๙"/>
          <w:b/>
          <w:bCs/>
          <w:sz w:val="36"/>
          <w:szCs w:val="36"/>
        </w:rPr>
        <w:t xml:space="preserve">OTOP </w:t>
      </w:r>
      <w:r w:rsidR="00AB177B" w:rsidRPr="00E71838">
        <w:rPr>
          <w:rFonts w:ascii="TH SarabunIT๙" w:hAnsi="TH SarabunIT๙" w:cs="TH SarabunIT๙"/>
          <w:b/>
          <w:bCs/>
          <w:sz w:val="36"/>
          <w:szCs w:val="36"/>
          <w:cs/>
        </w:rPr>
        <w:t>สานสัมพันธ์สองแผ่นดิน</w:t>
      </w:r>
    </w:p>
    <w:p w14:paraId="5F63DDC8" w14:textId="77777777" w:rsidR="00AB177B" w:rsidRPr="00AB177B" w:rsidRDefault="00AB177B" w:rsidP="00AB177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402577" w14:textId="77777777" w:rsidR="004D3917" w:rsidRPr="00AB177B" w:rsidRDefault="007E69F3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B177B">
        <w:rPr>
          <w:rFonts w:ascii="TH SarabunIT๙" w:hAnsi="TH SarabunIT๙" w:cs="TH SarabunIT๙"/>
          <w:sz w:val="32"/>
          <w:szCs w:val="32"/>
          <w:cs/>
        </w:rPr>
        <w:tab/>
      </w:r>
    </w:p>
    <w:p w14:paraId="58E9F79B" w14:textId="77777777" w:rsidR="007E69F3" w:rsidRPr="00AB177B" w:rsidRDefault="007E69F3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1. เพื่อเพิ่มช่องทางการตลาดให้กับผลิตภัณฑ์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</w:p>
    <w:p w14:paraId="22CCEA0D" w14:textId="77777777" w:rsidR="007E69F3" w:rsidRPr="00AB177B" w:rsidRDefault="007E69F3" w:rsidP="00AB177B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2. เพื่อให้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Trader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และผู้ผลิต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ของจังหวัดที่มีพื้นที่ติดต่อชายแดน </w:t>
      </w:r>
      <w:r w:rsidR="00E71838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AB177B">
        <w:rPr>
          <w:rFonts w:ascii="TH SarabunIT๙" w:hAnsi="TH SarabunIT๙" w:cs="TH SarabunIT๙"/>
          <w:sz w:val="32"/>
          <w:szCs w:val="32"/>
          <w:cs/>
        </w:rPr>
        <w:t>ได้เรียนรู้แนวทางในการพัฒนาคุณภาพมาตรฐานสินค้าให้เป็นที่ยอมรับของประชาชนประเทศเพื่อนบ้าน</w:t>
      </w:r>
    </w:p>
    <w:p w14:paraId="2A3BA80D" w14:textId="77777777" w:rsidR="007E69F3" w:rsidRPr="00AB177B" w:rsidRDefault="007E69F3" w:rsidP="00AB177B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3. เพื่อให้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Trader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และผู้ผลิต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ของจังหวัดที่มีพื้นที่ติดต่อชายแดน </w:t>
      </w:r>
      <w:r w:rsidR="00E71838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AB177B">
        <w:rPr>
          <w:rFonts w:ascii="TH SarabunIT๙" w:hAnsi="TH SarabunIT๙" w:cs="TH SarabunIT๙"/>
          <w:sz w:val="32"/>
          <w:szCs w:val="32"/>
          <w:cs/>
        </w:rPr>
        <w:t>ได้มีโอกาสเจรจาทำการค้ากับนักธุรกิจของประเทศเพื่อนบ้าน</w:t>
      </w:r>
    </w:p>
    <w:p w14:paraId="4DAABE75" w14:textId="77777777" w:rsidR="007E69F3" w:rsidRPr="00AB177B" w:rsidRDefault="007E69F3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>4. เพื่อส่งเสริมความสัมพันธ์ด้านการค้าและความร่วมมือกับประเทศเพื่อนบ้าน</w:t>
      </w:r>
    </w:p>
    <w:p w14:paraId="2A597023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14:paraId="442FBC31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รูปแบบการจัดแสดงและจำหน่าย  </w:t>
      </w:r>
    </w:p>
    <w:p w14:paraId="76537698" w14:textId="77777777" w:rsidR="004D3917" w:rsidRPr="00AB177B" w:rsidRDefault="004D3917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>รูปแบบที่ 1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จัดแสดงและจำหน่ายในพื้นที่ของประเทศเพื่อนบ้าน โดยจะต้องมีกลุ่มเป้าหมายเป็น 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>และ</w:t>
      </w:r>
      <w:r w:rsidRPr="00AB177B">
        <w:rPr>
          <w:rFonts w:ascii="TH SarabunIT๙" w:hAnsi="TH SarabunIT๙" w:cs="TH SarabunIT๙"/>
          <w:sz w:val="32"/>
          <w:szCs w:val="32"/>
        </w:rPr>
        <w:t xml:space="preserve"> OTOP Trader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ของจังหวัดชายแดนเป้าหมาย เข้าร่วมจัดแสดงและจำหน่าย จำนวนไม่น้อยกว่า 50 ราย</w:t>
      </w:r>
    </w:p>
    <w:p w14:paraId="7AF99A67" w14:textId="77777777" w:rsidR="004D3917" w:rsidRPr="00AB177B" w:rsidRDefault="004D3917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>รูปแบบที่ 2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จัดแสดงและจำหน่ายภายในจังหวัด โดยพิจารณาสถานที่บริเวณชายแดนเป็นลำดับแรก โดยจะต้องมีกลุ่มเป้าหมายเข้าร่วมจัดแสดงและจำหน่ายไม่น้อยกว่า 70 ราย แยกเป็น </w:t>
      </w:r>
    </w:p>
    <w:p w14:paraId="54A564EB" w14:textId="77777777" w:rsidR="004D3917" w:rsidRPr="00AB177B" w:rsidRDefault="00AB177B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D3917" w:rsidRPr="00AB177B">
        <w:rPr>
          <w:rFonts w:ascii="TH SarabunIT๙" w:hAnsi="TH SarabunIT๙" w:cs="TH SarabunIT๙"/>
          <w:sz w:val="32"/>
          <w:szCs w:val="32"/>
          <w:cs/>
        </w:rPr>
        <w:t xml:space="preserve">1) ผู้ผลิต ผู้ประกอบการ </w:t>
      </w:r>
      <w:r w:rsidR="004D3917"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="004D3917" w:rsidRPr="00AB177B">
        <w:rPr>
          <w:rFonts w:ascii="TH SarabunIT๙" w:hAnsi="TH SarabunIT๙" w:cs="TH SarabunIT๙"/>
          <w:sz w:val="32"/>
          <w:szCs w:val="32"/>
          <w:cs/>
        </w:rPr>
        <w:t>ของจังหวัดชายแดนเป้าหมาย จำนวนไม่น้อยกว่า 60 ราย</w:t>
      </w:r>
    </w:p>
    <w:p w14:paraId="681D5CD1" w14:textId="77777777" w:rsidR="004D3917" w:rsidRPr="00AB177B" w:rsidRDefault="00AB177B" w:rsidP="00AB177B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D3917" w:rsidRPr="00AB177B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4D3917" w:rsidRPr="00AB177B">
        <w:rPr>
          <w:rFonts w:ascii="TH SarabunIT๙" w:hAnsi="TH SarabunIT๙" w:cs="TH SarabunIT๙"/>
          <w:spacing w:val="-6"/>
          <w:sz w:val="32"/>
          <w:szCs w:val="32"/>
        </w:rPr>
        <w:t xml:space="preserve">OTOP Trader </w:t>
      </w:r>
      <w:r w:rsidR="004D3917" w:rsidRPr="00AB177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และผู้ผลิต ผู้ประกอบการ </w:t>
      </w:r>
      <w:r w:rsidR="004D3917" w:rsidRPr="00AB177B">
        <w:rPr>
          <w:rFonts w:ascii="TH SarabunIT๙" w:hAnsi="TH SarabunIT๙" w:cs="TH SarabunIT๙"/>
          <w:spacing w:val="-6"/>
          <w:sz w:val="32"/>
          <w:szCs w:val="32"/>
        </w:rPr>
        <w:t xml:space="preserve">OTOP </w:t>
      </w:r>
      <w:r w:rsidR="004D3917" w:rsidRPr="00AB177B">
        <w:rPr>
          <w:rFonts w:ascii="TH SarabunIT๙" w:hAnsi="TH SarabunIT๙" w:cs="TH SarabunIT๙"/>
          <w:spacing w:val="-6"/>
          <w:sz w:val="32"/>
          <w:szCs w:val="32"/>
          <w:cs/>
        </w:rPr>
        <w:t>ของจังหวัดใกล้เคียง จำนวนไม่น้อยกว่า 10 ราย</w:t>
      </w:r>
    </w:p>
    <w:p w14:paraId="497EA8C6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14:paraId="1B1D8E85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57F14EF2" w14:textId="77777777" w:rsidR="004D3917" w:rsidRPr="00AB177B" w:rsidRDefault="004D3917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>ดำเนินการในพื้นที่ประเทศเพื่อนบ้านติดเขตชายแดนไทย หรือพื้นที่ภายในจังหวัด โดยพิจารณาพื้นที่บริเวณชายแดนเป็นลำดับแรก จำนวน 26 แห่ง</w:t>
      </w:r>
      <w:r w:rsidR="00860C09" w:rsidRPr="00AB177B">
        <w:rPr>
          <w:rFonts w:ascii="TH SarabunIT๙" w:hAnsi="TH SarabunIT๙" w:cs="TH SarabunIT๙"/>
          <w:sz w:val="32"/>
          <w:szCs w:val="32"/>
          <w:cs/>
        </w:rPr>
        <w:t xml:space="preserve"> ใน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25 จังหวัด</w:t>
      </w: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(ราชบุรี หนองคาย สระแก้ว กาญจนบุรี  ประจวบคีรีขันธ์ ระนอง สงขลา สตูล นราธิวาส จันทบุรี เลย บึงกาฬ นครพนม  มุกดาหาร อำนาจเจริญ อุบลราชธานี บุรีรัมย์ เชียงใหม่ แม่ฮ่องสอน เชียงราย น่าน ตาก อุตรดิตถ์ สุรินทร์ พะเยา) </w:t>
      </w:r>
    </w:p>
    <w:p w14:paraId="5F6E7074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14:paraId="2ADD0A7A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7CE7B937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๑. จังหวัดโดยสำนักงานพัฒนาชุมชนจังหวัดจัดทำและขออนุมัติโครงการฯ ซึ่งจังหวัดสามารถตั้งงบประมาณสมทบเพิ่มเติมได้</w:t>
      </w:r>
    </w:p>
    <w:p w14:paraId="60B97D72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๒. สำนักงานพัฒนาชุมชนจังหวัดประสานหน่วยงานภาคี หน่วยงานภาครัฐ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Trader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เครือข่ายผู้ผลิต ผู้ประกอบการ </w:t>
      </w:r>
      <w:r w:rsidR="00462C19" w:rsidRPr="00AB177B">
        <w:rPr>
          <w:rFonts w:ascii="TH SarabunIT๙" w:hAnsi="TH SarabunIT๙" w:cs="TH SarabunIT๙"/>
          <w:sz w:val="32"/>
          <w:szCs w:val="32"/>
        </w:rPr>
        <w:t>OTOP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เพื่อเตรียมการดำเนินงาน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โดยการปร</w:t>
      </w:r>
      <w:r w:rsidR="00AB177B">
        <w:rPr>
          <w:rFonts w:ascii="TH SarabunIT๙" w:hAnsi="TH SarabunIT๙" w:cs="TH SarabunIT๙"/>
          <w:sz w:val="32"/>
          <w:szCs w:val="32"/>
          <w:cs/>
        </w:rPr>
        <w:t>ะชุมสร้างความเข้าใจการดำเนินงาน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การกำหนดกร</w:t>
      </w:r>
      <w:r w:rsidR="00AB177B">
        <w:rPr>
          <w:rFonts w:ascii="TH SarabunIT๙" w:hAnsi="TH SarabunIT๙" w:cs="TH SarabunIT๙"/>
          <w:sz w:val="32"/>
          <w:szCs w:val="32"/>
          <w:cs/>
        </w:rPr>
        <w:t>อบงาน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การกำหนดหลักเกณฑ์การคัดเลือกกลุ่มเป้าหมายผู้ประกอบการ </w:t>
      </w:r>
      <w:r w:rsidR="00462C19" w:rsidRPr="00AB177B">
        <w:rPr>
          <w:rFonts w:ascii="TH SarabunIT๙" w:hAnsi="TH SarabunIT๙" w:cs="TH SarabunIT๙"/>
          <w:sz w:val="32"/>
          <w:szCs w:val="32"/>
        </w:rPr>
        <w:t>OTOP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จัดทำแผนปฏิบัติการ ตลอดจนการประสานผู้ประสานงานของประเทศเพื่อนบ้าน</w:t>
      </w:r>
    </w:p>
    <w:p w14:paraId="470E7207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๓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คัดเลือกผู้ประกอบการ </w:t>
      </w:r>
      <w:r w:rsidR="00462C19"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="00AB177B">
        <w:rPr>
          <w:rFonts w:ascii="TH SarabunIT๙" w:hAnsi="TH SarabunIT๙" w:cs="TH SarabunIT๙"/>
          <w:sz w:val="32"/>
          <w:szCs w:val="32"/>
          <w:cs/>
        </w:rPr>
        <w:t>เข้าร่วมงาน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โดยการประชุม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Trader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เครือข่าย </w:t>
      </w:r>
      <w:r w:rsidR="00462C19"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จังหวัด  เพื่อร่วมกันพิจารณากลุ่มฯ เข้าร่วมงานตามเกณฑ์ที่กำหนด</w:t>
      </w:r>
      <w:r w:rsidR="00AB177B">
        <w:rPr>
          <w:rFonts w:ascii="TH SarabunIT๙" w:hAnsi="TH SarabunIT๙" w:cs="TH SarabunIT๙"/>
          <w:sz w:val="32"/>
          <w:szCs w:val="32"/>
          <w:cs/>
        </w:rPr>
        <w:t xml:space="preserve"> เช่น พิจารณาจากศักยภาพการผลิต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คุณภาพผลิตภัณฑ์ ความพร้อมในการจำหน</w:t>
      </w:r>
      <w:r w:rsidR="00AB177B">
        <w:rPr>
          <w:rFonts w:ascii="TH SarabunIT๙" w:hAnsi="TH SarabunIT๙" w:cs="TH SarabunIT๙"/>
          <w:sz w:val="32"/>
          <w:szCs w:val="32"/>
          <w:cs/>
        </w:rPr>
        <w:t xml:space="preserve">่ายในต่างประเทศของผู้ประกอบการ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การให้ความร่วมมือและยอมรับในกฎกติกาหรือข้อกำหนดข</w:t>
      </w:r>
      <w:r w:rsidR="00AB177B">
        <w:rPr>
          <w:rFonts w:ascii="TH SarabunIT๙" w:hAnsi="TH SarabunIT๙" w:cs="TH SarabunIT๙"/>
          <w:sz w:val="32"/>
          <w:szCs w:val="32"/>
          <w:cs/>
        </w:rPr>
        <w:t>องงาน และบันทึกรายงานการประชุม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177B">
        <w:rPr>
          <w:rFonts w:ascii="TH SarabunIT๙" w:hAnsi="TH SarabunIT๙" w:cs="TH SarabunIT๙"/>
          <w:sz w:val="32"/>
          <w:szCs w:val="32"/>
          <w:cs/>
        </w:rPr>
        <w:t>และ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มีการแจ้งกำหนดการ กติ</w:t>
      </w:r>
      <w:r w:rsidR="00AB177B">
        <w:rPr>
          <w:rFonts w:ascii="TH SarabunIT๙" w:hAnsi="TH SarabunIT๙" w:cs="TH SarabunIT๙"/>
          <w:sz w:val="32"/>
          <w:szCs w:val="32"/>
          <w:cs/>
        </w:rPr>
        <w:t>กา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 ข้อปฏิบัติของการจัดงานแก่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เข้าร่วมกิจกรรม     </w:t>
      </w:r>
      <w:r w:rsidRPr="00AB177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</w:p>
    <w:p w14:paraId="10395ACD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๔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. ดำเนินการจัดซื้อจัดจ้าง </w:t>
      </w:r>
      <w:r w:rsidR="00860C09" w:rsidRPr="00AB177B">
        <w:rPr>
          <w:rFonts w:ascii="TH SarabunIT๙" w:hAnsi="TH SarabunIT๙" w:cs="TH SarabunIT๙"/>
          <w:sz w:val="32"/>
          <w:szCs w:val="32"/>
          <w:cs/>
        </w:rPr>
        <w:t xml:space="preserve">ให้เป็นไปตามระเบียบฯ </w:t>
      </w:r>
      <w:r w:rsidRPr="00AB177B">
        <w:rPr>
          <w:rFonts w:ascii="TH SarabunIT๙" w:hAnsi="TH SarabunIT๙" w:cs="TH SarabunIT๙"/>
          <w:sz w:val="32"/>
          <w:szCs w:val="32"/>
          <w:cs/>
        </w:rPr>
        <w:t>และประชาสัมพันธ์ผ่านสื่อต่าง ๆ</w:t>
      </w:r>
    </w:p>
    <w:p w14:paraId="035D1F4D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๕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. ดำเนินการจัดแสดงและจำหน่ายผลิตภัณฑ์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>เพื่อสานสัมพันธ์สองแผ่นดิน โดยสามารถ</w:t>
      </w:r>
      <w:r w:rsidR="00AB177B">
        <w:rPr>
          <w:rFonts w:ascii="TH SarabunIT๙" w:hAnsi="TH SarabunIT๙" w:cs="TH SarabunIT๙"/>
          <w:sz w:val="32"/>
          <w:szCs w:val="32"/>
          <w:cs/>
        </w:rPr>
        <w:t xml:space="preserve">ดำเนินการได้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จากรูปแบบใดรูปแบบหนึ่ง ดังนี้ </w:t>
      </w:r>
    </w:p>
    <w:p w14:paraId="268682A0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๕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.1 รูปแบบที่ 1 จัดแสดงและจำหน่ายในพื้นที่ของประเทศเพื่อนบ้าน โดยจะต้องมีกลุ่มเป้าหมายเป็นผู้ผลิต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>และ</w:t>
      </w:r>
      <w:r w:rsidRPr="00AB177B">
        <w:rPr>
          <w:rFonts w:ascii="TH SarabunIT๙" w:hAnsi="TH SarabunIT๙" w:cs="TH SarabunIT๙"/>
          <w:sz w:val="32"/>
          <w:szCs w:val="32"/>
        </w:rPr>
        <w:t xml:space="preserve"> OTOP Trader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ของจังหวัดชายแดนเป้าหมาย เข้าร่วมจัดแสดงและจำหน่าย จำนวนไม่น้อยกว่า 50 ราย และสามารถนำกลุ่มผู้ประกอบการ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>จังหวัดข้างเคียงไปร่วมจำหน่ายได้ ในอัตรา 60:</w:t>
      </w:r>
      <w:r w:rsidRPr="00AB177B">
        <w:rPr>
          <w:rFonts w:ascii="TH SarabunIT๙" w:hAnsi="TH SarabunIT๙" w:cs="TH SarabunIT๙"/>
          <w:sz w:val="32"/>
          <w:szCs w:val="32"/>
        </w:rPr>
        <w:t>40</w:t>
      </w:r>
    </w:p>
    <w:p w14:paraId="114DE9B4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๕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AB177B">
        <w:rPr>
          <w:rFonts w:ascii="TH SarabunIT๙" w:hAnsi="TH SarabunIT๙" w:cs="TH SarabunIT๙"/>
          <w:spacing w:val="-6"/>
          <w:sz w:val="32"/>
          <w:szCs w:val="32"/>
          <w:cs/>
        </w:rPr>
        <w:t>รูปแบบที่ 2 จัดแสดงและจำหน่ายภายในจังหวัด โดยพิจารณาสถานที่บริเวณชายแดนเป็นลำดับแรก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โดยจะต้องมีกลุ่มเป้าหมายเข้าร่วมจัดแสดงและจำหน่ายไม่น้อยกว่า 70 ราย แยกเป็น</w:t>
      </w:r>
    </w:p>
    <w:p w14:paraId="750B4CFE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        1) 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>ของจังหวัดชายแดนเป้าหมาย จำนวนไม่น้อยกว่า 60 ราย</w:t>
      </w:r>
    </w:p>
    <w:p w14:paraId="4D95ABBA" w14:textId="77777777" w:rsidR="004D3917" w:rsidRPr="00AB177B" w:rsidRDefault="004D3917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2)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Trader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และผู้ผลิต ผู้ประกอบการ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ของจังหวัดใกล้เคียง จำนวนไม่น้อยกว่า 10 ราย </w:t>
      </w:r>
    </w:p>
    <w:p w14:paraId="01E9D75D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        ทั้งนี้ แต่ละรูปแบบจะต้องมีกิจกรรมอย่างน้อย 3 กิจกรรมหลัก ประกอบด้วย การจำหน่ายสินค้า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>การเจรจาธุรกิจ และกิจกรรมเสริมสร้างความสัมพันธ์อันดีระหว่างประเทศกับประเทศเพื่อนบ้าน</w:t>
      </w:r>
    </w:p>
    <w:p w14:paraId="02F7C7A2" w14:textId="77777777" w:rsidR="004D3917" w:rsidRPr="00AB177B" w:rsidRDefault="00462C19" w:rsidP="00AB177B">
      <w:pPr>
        <w:ind w:left="30" w:firstLine="537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>๖</w:t>
      </w:r>
      <w:r w:rsidR="004D3917" w:rsidRPr="00AB177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D3917" w:rsidRPr="00AB177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สรุป วิเคราะห์ ประเมินผลโครงการ สรุปรายงานผลส่งกรมฯ หลังเสร็จสิ้นการดำเนินงานภายใน 15 วัน </w:t>
      </w:r>
      <w:r w:rsidR="004D3917" w:rsidRPr="00AB177B">
        <w:rPr>
          <w:rFonts w:ascii="TH SarabunIT๙" w:hAnsi="TH SarabunIT๙" w:cs="TH SarabunIT๙"/>
          <w:sz w:val="32"/>
          <w:szCs w:val="32"/>
          <w:cs/>
        </w:rPr>
        <w:t xml:space="preserve">ในรูปแบบเอกสารและ </w:t>
      </w:r>
      <w:r w:rsidR="004D3917" w:rsidRPr="00AB177B">
        <w:rPr>
          <w:rFonts w:ascii="TH SarabunIT๙" w:hAnsi="TH SarabunIT๙" w:cs="TH SarabunIT๙"/>
          <w:sz w:val="32"/>
          <w:szCs w:val="32"/>
        </w:rPr>
        <w:t>CD</w:t>
      </w:r>
    </w:p>
    <w:p w14:paraId="76B231D8" w14:textId="77777777" w:rsidR="004D3917" w:rsidRPr="00AB177B" w:rsidRDefault="004D3917" w:rsidP="00AB177B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14:paraId="2D2F31D0" w14:textId="77777777" w:rsidR="00462C19" w:rsidRPr="00AB177B" w:rsidRDefault="00462C19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0696BEA0" w14:textId="77777777" w:rsidR="00462C19" w:rsidRPr="00AB177B" w:rsidRDefault="00462C19" w:rsidP="00AB177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1. มีการจัดงานแสดงและจำหน่ายผลิตภัณฑ์ </w:t>
      </w:r>
      <w:r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Pr="00AB177B">
        <w:rPr>
          <w:rFonts w:ascii="TH SarabunIT๙" w:hAnsi="TH SarabunIT๙" w:cs="TH SarabunIT๙"/>
          <w:sz w:val="32"/>
          <w:szCs w:val="32"/>
          <w:cs/>
        </w:rPr>
        <w:t xml:space="preserve">ในประเทศกลุ่มอาเซียนหรือในพื้นที่ชายแดนประเทศไทย จำนวน 25 จังหวัด 26 ครั้ง </w:t>
      </w:r>
    </w:p>
    <w:p w14:paraId="601BAD3B" w14:textId="77777777" w:rsidR="00462C19" w:rsidRPr="00AB177B" w:rsidRDefault="009C256E" w:rsidP="00AB177B">
      <w:pPr>
        <w:ind w:firstLine="597"/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2. ร้อยละ 85 ของจำนวนผู้ผลิต ผู้ประกอบการ </w:t>
      </w:r>
      <w:r w:rsidR="00462C19"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="00462C19" w:rsidRPr="00AB177B">
        <w:rPr>
          <w:rFonts w:ascii="TH SarabunIT๙" w:hAnsi="TH SarabunIT๙" w:cs="TH SarabunIT๙"/>
          <w:sz w:val="32"/>
          <w:szCs w:val="32"/>
          <w:cs/>
          <w:lang w:val="en-GB"/>
        </w:rPr>
        <w:t>ที่เข้าร่วมงาน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>มีรายได้เพิ่มขึ้น</w:t>
      </w:r>
    </w:p>
    <w:p w14:paraId="20D1979D" w14:textId="77777777" w:rsidR="00462C19" w:rsidRPr="00AB177B" w:rsidRDefault="009C256E" w:rsidP="00AB17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B177B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3. ผู้ผลิต ผู้ประกอบการ </w:t>
      </w:r>
      <w:r w:rsidR="00462C19" w:rsidRPr="00AB177B">
        <w:rPr>
          <w:rFonts w:ascii="TH SarabunIT๙" w:hAnsi="TH SarabunIT๙" w:cs="TH SarabunIT๙"/>
          <w:sz w:val="32"/>
          <w:szCs w:val="32"/>
        </w:rPr>
        <w:t xml:space="preserve">OTOP </w:t>
      </w:r>
      <w:r w:rsidR="00462C19" w:rsidRPr="00AB177B">
        <w:rPr>
          <w:rFonts w:ascii="TH SarabunIT๙" w:hAnsi="TH SarabunIT๙" w:cs="TH SarabunIT๙"/>
          <w:sz w:val="32"/>
          <w:szCs w:val="32"/>
          <w:cs/>
        </w:rPr>
        <w:t xml:space="preserve">ได้เพิ่มช่องทางการตลาด จำนวน 1 ช่องทาง  </w:t>
      </w:r>
    </w:p>
    <w:p w14:paraId="23B21A15" w14:textId="77777777" w:rsidR="004D3917" w:rsidRPr="00AB177B" w:rsidRDefault="004D3917" w:rsidP="00AB177B">
      <w:pPr>
        <w:pStyle w:val="ListParagraph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4D3917" w:rsidRPr="00AB177B" w:rsidSect="00383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992" w:left="1701" w:header="720" w:footer="720" w:gutter="0"/>
      <w:pgNumType w:start="9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DA0AA" w14:textId="77777777" w:rsidR="00BA1B5A" w:rsidRDefault="00BA1B5A" w:rsidP="00A25F94">
      <w:r>
        <w:separator/>
      </w:r>
    </w:p>
  </w:endnote>
  <w:endnote w:type="continuationSeparator" w:id="0">
    <w:p w14:paraId="3A2D7096" w14:textId="77777777" w:rsidR="00BA1B5A" w:rsidRDefault="00BA1B5A" w:rsidP="00A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E19CC" w14:textId="77777777" w:rsidR="00383B95" w:rsidRDefault="00383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A7BEE" w14:textId="77777777" w:rsidR="001E3A86" w:rsidRDefault="001E3A86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EF33129" wp14:editId="062B1424">
              <wp:simplePos x="0" y="0"/>
              <wp:positionH relativeFrom="column">
                <wp:posOffset>0</wp:posOffset>
              </wp:positionH>
              <wp:positionV relativeFrom="paragraph">
                <wp:posOffset>-12700</wp:posOffset>
              </wp:positionV>
              <wp:extent cx="5454656" cy="468630"/>
              <wp:effectExtent l="0" t="0" r="0" b="7620"/>
              <wp:wrapNone/>
              <wp:docPr id="5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6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487F86" w14:textId="77777777" w:rsidR="001E3A86" w:rsidRPr="00ED5D16" w:rsidRDefault="001E3A86" w:rsidP="001E3A86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7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811151" w14:textId="77777777" w:rsidR="001E3A86" w:rsidRPr="00ED5D16" w:rsidRDefault="001E3A86" w:rsidP="001E3A86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EF33129" id="Group 9" o:spid="_x0000_s1026" style="position:absolute;margin-left:0;margin-top:-1pt;width:429.5pt;height:36.9pt;z-index:251661312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textbox style="mso-fit-shape-to-text:t">
                  <w:txbxContent>
                    <w:p w14:paraId="4C487F86" w14:textId="77777777" w:rsidR="001E3A86" w:rsidRPr="00ED5D16" w:rsidRDefault="001E3A86" w:rsidP="001E3A86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textbox style="mso-fit-shape-to-text:t">
                  <w:txbxContent>
                    <w:p w14:paraId="07811151" w14:textId="77777777" w:rsidR="001E3A86" w:rsidRPr="00ED5D16" w:rsidRDefault="001E3A86" w:rsidP="001E3A86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1761C" w14:textId="77777777" w:rsidR="001E3A86" w:rsidRDefault="001E3A86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D99FE3" wp14:editId="54911150">
              <wp:simplePos x="0" y="0"/>
              <wp:positionH relativeFrom="column">
                <wp:posOffset>0</wp:posOffset>
              </wp:positionH>
              <wp:positionV relativeFrom="paragraph">
                <wp:posOffset>-6350</wp:posOffset>
              </wp:positionV>
              <wp:extent cx="5454656" cy="468630"/>
              <wp:effectExtent l="0" t="0" r="0" b="7620"/>
              <wp:wrapNone/>
              <wp:docPr id="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2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DC8696" w14:textId="77777777" w:rsidR="001E3A86" w:rsidRPr="00ED5D16" w:rsidRDefault="001E3A86" w:rsidP="001E3A86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2E86ED" w14:textId="77777777" w:rsidR="001E3A86" w:rsidRPr="00ED5D16" w:rsidRDefault="001E3A86" w:rsidP="001E3A86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6D99FE3" id="_x0000_s1030" style="position:absolute;margin-left:0;margin-top:-.5pt;width:429.5pt;height:36.9pt;z-index:251659264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1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<v:textbox style="mso-fit-shape-to-text:t">
                  <w:txbxContent>
                    <w:p w14:paraId="7FDC8696" w14:textId="77777777" w:rsidR="001E3A86" w:rsidRPr="00ED5D16" w:rsidRDefault="001E3A86" w:rsidP="001E3A86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2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14:paraId="682E86ED" w14:textId="77777777" w:rsidR="001E3A86" w:rsidRPr="00ED5D16" w:rsidRDefault="001E3A86" w:rsidP="001E3A86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3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CBA6D" w14:textId="77777777" w:rsidR="00BA1B5A" w:rsidRDefault="00BA1B5A" w:rsidP="00A25F94">
      <w:r>
        <w:separator/>
      </w:r>
    </w:p>
  </w:footnote>
  <w:footnote w:type="continuationSeparator" w:id="0">
    <w:p w14:paraId="6BB58BBC" w14:textId="77777777" w:rsidR="00BA1B5A" w:rsidRDefault="00BA1B5A" w:rsidP="00A2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13DEF" w14:textId="77777777" w:rsidR="00383B95" w:rsidRDefault="00383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3664314"/>
      <w:docPartObj>
        <w:docPartGallery w:val="Page Numbers (Top of Page)"/>
        <w:docPartUnique/>
      </w:docPartObj>
    </w:sdtPr>
    <w:sdtEndPr/>
    <w:sdtContent>
      <w:p w14:paraId="70BB92EA" w14:textId="037480DE" w:rsidR="00E71838" w:rsidRDefault="00E71838">
        <w:pPr>
          <w:pStyle w:val="Header"/>
          <w:jc w:val="right"/>
        </w:pPr>
        <w:r w:rsidRPr="00E7183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71838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E71838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71838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E7183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83B95">
          <w:rPr>
            <w:rFonts w:ascii="TH SarabunIT๙" w:hAnsi="TH SarabunIT๙" w:cs="TH SarabunIT๙"/>
            <w:noProof/>
            <w:sz w:val="32"/>
            <w:szCs w:val="32"/>
          </w:rPr>
          <w:t>96</w:t>
        </w:r>
        <w:r w:rsidRPr="00E7183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7001B5C" w14:textId="77777777" w:rsidR="004D3B80" w:rsidRDefault="004D3B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214841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bookmarkStart w:id="0" w:name="_GoBack" w:displacedByCustomXml="prev"/>
      <w:bookmarkEnd w:id="0" w:displacedByCustomXml="prev"/>
      <w:p w14:paraId="64AB3EB9" w14:textId="747392F1" w:rsidR="00E71838" w:rsidRPr="00E71838" w:rsidRDefault="00E71838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7183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71838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E71838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71838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E7183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83B95">
          <w:rPr>
            <w:rFonts w:ascii="TH SarabunIT๙" w:hAnsi="TH SarabunIT๙" w:cs="TH SarabunIT๙"/>
            <w:noProof/>
            <w:sz w:val="32"/>
            <w:szCs w:val="32"/>
          </w:rPr>
          <w:t>95</w:t>
        </w:r>
        <w:r w:rsidRPr="00E7183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189236A5" w14:textId="77777777" w:rsidR="004D3B80" w:rsidRDefault="004D3B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5pt;height:11.5pt" o:bullet="t">
        <v:imagedata r:id="rId1" o:title="mso9BE"/>
      </v:shape>
    </w:pict>
  </w:numPicBullet>
  <w:abstractNum w:abstractNumId="0" w15:restartNumberingAfterBreak="0">
    <w:nsid w:val="0C06773F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2E9A"/>
    <w:multiLevelType w:val="hybridMultilevel"/>
    <w:tmpl w:val="A6FA7554"/>
    <w:lvl w:ilvl="0" w:tplc="662E4A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68B01E6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74852B8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A9C790B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A67158"/>
    <w:multiLevelType w:val="hybridMultilevel"/>
    <w:tmpl w:val="3B7A38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93309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30E0F18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8649D"/>
    <w:multiLevelType w:val="hybridMultilevel"/>
    <w:tmpl w:val="A686E03C"/>
    <w:lvl w:ilvl="0" w:tplc="D9844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924EB1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B462E"/>
    <w:multiLevelType w:val="hybridMultilevel"/>
    <w:tmpl w:val="0FD6D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04E4A"/>
    <w:multiLevelType w:val="hybridMultilevel"/>
    <w:tmpl w:val="B01000DC"/>
    <w:lvl w:ilvl="0" w:tplc="6E16CE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140F"/>
    <w:multiLevelType w:val="multilevel"/>
    <w:tmpl w:val="C91E2B8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1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1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5" w:hanging="1800"/>
      </w:pPr>
      <w:rPr>
        <w:rFonts w:hint="default"/>
        <w:b/>
      </w:rPr>
    </w:lvl>
  </w:abstractNum>
  <w:abstractNum w:abstractNumId="13" w15:restartNumberingAfterBreak="0">
    <w:nsid w:val="33B1434C"/>
    <w:multiLevelType w:val="hybridMultilevel"/>
    <w:tmpl w:val="1F7AEB96"/>
    <w:lvl w:ilvl="0" w:tplc="94BEE9B6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14593"/>
    <w:multiLevelType w:val="hybridMultilevel"/>
    <w:tmpl w:val="9BF444C2"/>
    <w:lvl w:ilvl="0" w:tplc="E99A6142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47EC68C4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F52DB"/>
    <w:multiLevelType w:val="hybridMultilevel"/>
    <w:tmpl w:val="CCDA7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74709"/>
    <w:multiLevelType w:val="hybridMultilevel"/>
    <w:tmpl w:val="BF721CDE"/>
    <w:lvl w:ilvl="0" w:tplc="43627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CE838A3"/>
    <w:multiLevelType w:val="hybridMultilevel"/>
    <w:tmpl w:val="F0824238"/>
    <w:lvl w:ilvl="0" w:tplc="63DA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E671C"/>
    <w:multiLevelType w:val="hybridMultilevel"/>
    <w:tmpl w:val="09B6F47E"/>
    <w:lvl w:ilvl="0" w:tplc="F34E8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0341D5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719B"/>
    <w:multiLevelType w:val="hybridMultilevel"/>
    <w:tmpl w:val="0B9CC1BE"/>
    <w:lvl w:ilvl="0" w:tplc="A576480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5B91160F"/>
    <w:multiLevelType w:val="hybridMultilevel"/>
    <w:tmpl w:val="D1426A36"/>
    <w:lvl w:ilvl="0" w:tplc="4EA0A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230F9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4" w15:restartNumberingAfterBreak="0">
    <w:nsid w:val="5ED73356"/>
    <w:multiLevelType w:val="hybridMultilevel"/>
    <w:tmpl w:val="E1982C72"/>
    <w:lvl w:ilvl="0" w:tplc="6C66F4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F718F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65D61410"/>
    <w:multiLevelType w:val="hybridMultilevel"/>
    <w:tmpl w:val="51CED0CC"/>
    <w:lvl w:ilvl="0" w:tplc="86AE6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7" w15:restartNumberingAfterBreak="0">
    <w:nsid w:val="6ACF58B3"/>
    <w:multiLevelType w:val="hybridMultilevel"/>
    <w:tmpl w:val="1C4E3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A1336"/>
    <w:multiLevelType w:val="hybridMultilevel"/>
    <w:tmpl w:val="7F0A211A"/>
    <w:lvl w:ilvl="0" w:tplc="4E240E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A5B88"/>
    <w:multiLevelType w:val="hybridMultilevel"/>
    <w:tmpl w:val="398622D0"/>
    <w:lvl w:ilvl="0" w:tplc="E8B293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BE5AEE"/>
    <w:multiLevelType w:val="hybridMultilevel"/>
    <w:tmpl w:val="5992A552"/>
    <w:lvl w:ilvl="0" w:tplc="E28221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77E7"/>
    <w:multiLevelType w:val="hybridMultilevel"/>
    <w:tmpl w:val="401CCA1C"/>
    <w:lvl w:ilvl="0" w:tplc="6C08D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53416"/>
    <w:multiLevelType w:val="hybridMultilevel"/>
    <w:tmpl w:val="9B105068"/>
    <w:lvl w:ilvl="0" w:tplc="08CE2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814E4"/>
    <w:multiLevelType w:val="hybridMultilevel"/>
    <w:tmpl w:val="28606D9A"/>
    <w:lvl w:ilvl="0" w:tplc="D2CED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7"/>
  </w:num>
  <w:num w:numId="4">
    <w:abstractNumId w:val="24"/>
  </w:num>
  <w:num w:numId="5">
    <w:abstractNumId w:val="32"/>
  </w:num>
  <w:num w:numId="6">
    <w:abstractNumId w:val="11"/>
  </w:num>
  <w:num w:numId="7">
    <w:abstractNumId w:val="20"/>
  </w:num>
  <w:num w:numId="8">
    <w:abstractNumId w:val="22"/>
  </w:num>
  <w:num w:numId="9">
    <w:abstractNumId w:val="33"/>
  </w:num>
  <w:num w:numId="10">
    <w:abstractNumId w:val="15"/>
  </w:num>
  <w:num w:numId="11">
    <w:abstractNumId w:val="10"/>
  </w:num>
  <w:num w:numId="12">
    <w:abstractNumId w:val="28"/>
  </w:num>
  <w:num w:numId="13">
    <w:abstractNumId w:val="16"/>
  </w:num>
  <w:num w:numId="14">
    <w:abstractNumId w:val="30"/>
  </w:num>
  <w:num w:numId="15">
    <w:abstractNumId w:val="6"/>
  </w:num>
  <w:num w:numId="16">
    <w:abstractNumId w:val="0"/>
  </w:num>
  <w:num w:numId="17">
    <w:abstractNumId w:val="18"/>
  </w:num>
  <w:num w:numId="18">
    <w:abstractNumId w:val="13"/>
  </w:num>
  <w:num w:numId="19">
    <w:abstractNumId w:val="29"/>
  </w:num>
  <w:num w:numId="20">
    <w:abstractNumId w:val="9"/>
  </w:num>
  <w:num w:numId="21">
    <w:abstractNumId w:val="31"/>
  </w:num>
  <w:num w:numId="22">
    <w:abstractNumId w:val="14"/>
  </w:num>
  <w:num w:numId="23">
    <w:abstractNumId w:val="21"/>
  </w:num>
  <w:num w:numId="24">
    <w:abstractNumId w:val="7"/>
  </w:num>
  <w:num w:numId="25">
    <w:abstractNumId w:val="25"/>
  </w:num>
  <w:num w:numId="26">
    <w:abstractNumId w:val="1"/>
  </w:num>
  <w:num w:numId="27">
    <w:abstractNumId w:val="2"/>
  </w:num>
  <w:num w:numId="28">
    <w:abstractNumId w:val="17"/>
  </w:num>
  <w:num w:numId="29">
    <w:abstractNumId w:val="3"/>
  </w:num>
  <w:num w:numId="30">
    <w:abstractNumId w:val="5"/>
  </w:num>
  <w:num w:numId="31">
    <w:abstractNumId w:val="26"/>
  </w:num>
  <w:num w:numId="32">
    <w:abstractNumId w:val="19"/>
  </w:num>
  <w:num w:numId="33">
    <w:abstractNumId w:val="23"/>
  </w:num>
  <w:num w:numId="3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AAA"/>
    <w:rsid w:val="000010FD"/>
    <w:rsid w:val="00001556"/>
    <w:rsid w:val="00001B95"/>
    <w:rsid w:val="00002417"/>
    <w:rsid w:val="00003386"/>
    <w:rsid w:val="0000354F"/>
    <w:rsid w:val="0000470B"/>
    <w:rsid w:val="00006664"/>
    <w:rsid w:val="00006DAA"/>
    <w:rsid w:val="000074CB"/>
    <w:rsid w:val="00007D7D"/>
    <w:rsid w:val="000108B4"/>
    <w:rsid w:val="00011F9E"/>
    <w:rsid w:val="000135D0"/>
    <w:rsid w:val="00013B6C"/>
    <w:rsid w:val="00014474"/>
    <w:rsid w:val="00014C45"/>
    <w:rsid w:val="00014EBC"/>
    <w:rsid w:val="00016349"/>
    <w:rsid w:val="000223B9"/>
    <w:rsid w:val="0002240C"/>
    <w:rsid w:val="00023ED4"/>
    <w:rsid w:val="000259F6"/>
    <w:rsid w:val="0002786C"/>
    <w:rsid w:val="00033057"/>
    <w:rsid w:val="00033A18"/>
    <w:rsid w:val="00033B36"/>
    <w:rsid w:val="000372BF"/>
    <w:rsid w:val="000401F3"/>
    <w:rsid w:val="00040400"/>
    <w:rsid w:val="000408C0"/>
    <w:rsid w:val="00042596"/>
    <w:rsid w:val="0004285B"/>
    <w:rsid w:val="000445A4"/>
    <w:rsid w:val="00044946"/>
    <w:rsid w:val="000458B2"/>
    <w:rsid w:val="0004741B"/>
    <w:rsid w:val="00047733"/>
    <w:rsid w:val="00047F2F"/>
    <w:rsid w:val="00050A67"/>
    <w:rsid w:val="000536CF"/>
    <w:rsid w:val="0005456F"/>
    <w:rsid w:val="00054A3C"/>
    <w:rsid w:val="00056529"/>
    <w:rsid w:val="000569E2"/>
    <w:rsid w:val="00056C4C"/>
    <w:rsid w:val="00057D30"/>
    <w:rsid w:val="000605D6"/>
    <w:rsid w:val="00060D56"/>
    <w:rsid w:val="000611BC"/>
    <w:rsid w:val="000615F4"/>
    <w:rsid w:val="00061F19"/>
    <w:rsid w:val="0006396F"/>
    <w:rsid w:val="00066833"/>
    <w:rsid w:val="00067877"/>
    <w:rsid w:val="00070FCE"/>
    <w:rsid w:val="00072291"/>
    <w:rsid w:val="000728C6"/>
    <w:rsid w:val="00072B31"/>
    <w:rsid w:val="000731B6"/>
    <w:rsid w:val="000733BD"/>
    <w:rsid w:val="000749D4"/>
    <w:rsid w:val="000755A5"/>
    <w:rsid w:val="00075797"/>
    <w:rsid w:val="000763FD"/>
    <w:rsid w:val="000768D1"/>
    <w:rsid w:val="00076A6F"/>
    <w:rsid w:val="00076F01"/>
    <w:rsid w:val="00082FA3"/>
    <w:rsid w:val="00083058"/>
    <w:rsid w:val="00085BF7"/>
    <w:rsid w:val="00085C67"/>
    <w:rsid w:val="000914BA"/>
    <w:rsid w:val="00091D75"/>
    <w:rsid w:val="00093D7D"/>
    <w:rsid w:val="000954CA"/>
    <w:rsid w:val="000966A1"/>
    <w:rsid w:val="0009694A"/>
    <w:rsid w:val="00097450"/>
    <w:rsid w:val="00097EAE"/>
    <w:rsid w:val="000A2D2E"/>
    <w:rsid w:val="000A33A4"/>
    <w:rsid w:val="000A3D0B"/>
    <w:rsid w:val="000A3FB8"/>
    <w:rsid w:val="000A4111"/>
    <w:rsid w:val="000A4DD0"/>
    <w:rsid w:val="000A52ED"/>
    <w:rsid w:val="000A57EE"/>
    <w:rsid w:val="000A71BA"/>
    <w:rsid w:val="000A73A0"/>
    <w:rsid w:val="000A7C48"/>
    <w:rsid w:val="000B0042"/>
    <w:rsid w:val="000B0067"/>
    <w:rsid w:val="000B220F"/>
    <w:rsid w:val="000B25D1"/>
    <w:rsid w:val="000B2A7D"/>
    <w:rsid w:val="000B312D"/>
    <w:rsid w:val="000B3652"/>
    <w:rsid w:val="000B48F1"/>
    <w:rsid w:val="000B663F"/>
    <w:rsid w:val="000B67ED"/>
    <w:rsid w:val="000B7593"/>
    <w:rsid w:val="000C1F58"/>
    <w:rsid w:val="000C24EE"/>
    <w:rsid w:val="000C4505"/>
    <w:rsid w:val="000C4700"/>
    <w:rsid w:val="000C63D3"/>
    <w:rsid w:val="000C7E0B"/>
    <w:rsid w:val="000D0078"/>
    <w:rsid w:val="000D10CF"/>
    <w:rsid w:val="000D2785"/>
    <w:rsid w:val="000D2F29"/>
    <w:rsid w:val="000D35FD"/>
    <w:rsid w:val="000D3CC9"/>
    <w:rsid w:val="000D4512"/>
    <w:rsid w:val="000D5664"/>
    <w:rsid w:val="000D5DFE"/>
    <w:rsid w:val="000D669F"/>
    <w:rsid w:val="000D7419"/>
    <w:rsid w:val="000D7B41"/>
    <w:rsid w:val="000E040C"/>
    <w:rsid w:val="000E0DD7"/>
    <w:rsid w:val="000E1202"/>
    <w:rsid w:val="000E25ED"/>
    <w:rsid w:val="000E55FB"/>
    <w:rsid w:val="000E6178"/>
    <w:rsid w:val="000E76B1"/>
    <w:rsid w:val="000E793F"/>
    <w:rsid w:val="000F1542"/>
    <w:rsid w:val="000F1B5A"/>
    <w:rsid w:val="000F2918"/>
    <w:rsid w:val="000F2BD2"/>
    <w:rsid w:val="000F30D3"/>
    <w:rsid w:val="000F35E5"/>
    <w:rsid w:val="000F55F1"/>
    <w:rsid w:val="000F59C5"/>
    <w:rsid w:val="000F5A11"/>
    <w:rsid w:val="000F6BCF"/>
    <w:rsid w:val="0010010C"/>
    <w:rsid w:val="00100640"/>
    <w:rsid w:val="001018F1"/>
    <w:rsid w:val="001029B0"/>
    <w:rsid w:val="00103E4D"/>
    <w:rsid w:val="00106686"/>
    <w:rsid w:val="00106EDB"/>
    <w:rsid w:val="00110203"/>
    <w:rsid w:val="00110303"/>
    <w:rsid w:val="00111312"/>
    <w:rsid w:val="00112350"/>
    <w:rsid w:val="0011272B"/>
    <w:rsid w:val="00112753"/>
    <w:rsid w:val="00112A11"/>
    <w:rsid w:val="00112C91"/>
    <w:rsid w:val="00112E79"/>
    <w:rsid w:val="00112E91"/>
    <w:rsid w:val="001135B8"/>
    <w:rsid w:val="00114D1B"/>
    <w:rsid w:val="0011508F"/>
    <w:rsid w:val="0011561C"/>
    <w:rsid w:val="0011676B"/>
    <w:rsid w:val="00117C2E"/>
    <w:rsid w:val="00117DC6"/>
    <w:rsid w:val="00120166"/>
    <w:rsid w:val="0012039A"/>
    <w:rsid w:val="001206B0"/>
    <w:rsid w:val="00123262"/>
    <w:rsid w:val="001255E7"/>
    <w:rsid w:val="00126BFA"/>
    <w:rsid w:val="00127FED"/>
    <w:rsid w:val="00130D32"/>
    <w:rsid w:val="00131EEF"/>
    <w:rsid w:val="001320AA"/>
    <w:rsid w:val="001344C8"/>
    <w:rsid w:val="00134744"/>
    <w:rsid w:val="0014111D"/>
    <w:rsid w:val="0014112A"/>
    <w:rsid w:val="00141B50"/>
    <w:rsid w:val="00142C33"/>
    <w:rsid w:val="00142DC4"/>
    <w:rsid w:val="00142EA9"/>
    <w:rsid w:val="00143F99"/>
    <w:rsid w:val="0014515E"/>
    <w:rsid w:val="0014533F"/>
    <w:rsid w:val="001472C5"/>
    <w:rsid w:val="00147F05"/>
    <w:rsid w:val="00150164"/>
    <w:rsid w:val="0015106D"/>
    <w:rsid w:val="00151F9F"/>
    <w:rsid w:val="00152CC3"/>
    <w:rsid w:val="00153629"/>
    <w:rsid w:val="00153E61"/>
    <w:rsid w:val="001556BD"/>
    <w:rsid w:val="00155BE6"/>
    <w:rsid w:val="00156E9C"/>
    <w:rsid w:val="001577E2"/>
    <w:rsid w:val="00161574"/>
    <w:rsid w:val="00163F48"/>
    <w:rsid w:val="001647DE"/>
    <w:rsid w:val="00165192"/>
    <w:rsid w:val="001658A0"/>
    <w:rsid w:val="001715BF"/>
    <w:rsid w:val="00172975"/>
    <w:rsid w:val="00173C57"/>
    <w:rsid w:val="001759FC"/>
    <w:rsid w:val="00175AAE"/>
    <w:rsid w:val="0017737C"/>
    <w:rsid w:val="00177B67"/>
    <w:rsid w:val="00177F69"/>
    <w:rsid w:val="00177FBB"/>
    <w:rsid w:val="001831E2"/>
    <w:rsid w:val="00183332"/>
    <w:rsid w:val="001844E2"/>
    <w:rsid w:val="00185128"/>
    <w:rsid w:val="001854CA"/>
    <w:rsid w:val="00185803"/>
    <w:rsid w:val="00190681"/>
    <w:rsid w:val="00190EEB"/>
    <w:rsid w:val="001913D7"/>
    <w:rsid w:val="001919C0"/>
    <w:rsid w:val="00191CC2"/>
    <w:rsid w:val="0019368A"/>
    <w:rsid w:val="0019398E"/>
    <w:rsid w:val="00195338"/>
    <w:rsid w:val="0019656A"/>
    <w:rsid w:val="001968A7"/>
    <w:rsid w:val="001968D0"/>
    <w:rsid w:val="001A0AC7"/>
    <w:rsid w:val="001A1D11"/>
    <w:rsid w:val="001A2764"/>
    <w:rsid w:val="001A3CE7"/>
    <w:rsid w:val="001A4814"/>
    <w:rsid w:val="001A4E1F"/>
    <w:rsid w:val="001A5022"/>
    <w:rsid w:val="001A76CD"/>
    <w:rsid w:val="001A7B8E"/>
    <w:rsid w:val="001A7D4C"/>
    <w:rsid w:val="001B0009"/>
    <w:rsid w:val="001B0CEA"/>
    <w:rsid w:val="001B177D"/>
    <w:rsid w:val="001B1E1A"/>
    <w:rsid w:val="001B2078"/>
    <w:rsid w:val="001B3116"/>
    <w:rsid w:val="001B34AD"/>
    <w:rsid w:val="001B3682"/>
    <w:rsid w:val="001B39F4"/>
    <w:rsid w:val="001B53A5"/>
    <w:rsid w:val="001B78C1"/>
    <w:rsid w:val="001B7AB2"/>
    <w:rsid w:val="001B7C98"/>
    <w:rsid w:val="001C175F"/>
    <w:rsid w:val="001C1C4C"/>
    <w:rsid w:val="001C2DBD"/>
    <w:rsid w:val="001C3414"/>
    <w:rsid w:val="001C35E4"/>
    <w:rsid w:val="001C39FE"/>
    <w:rsid w:val="001C45C7"/>
    <w:rsid w:val="001C5281"/>
    <w:rsid w:val="001C5769"/>
    <w:rsid w:val="001C5BDC"/>
    <w:rsid w:val="001C5D21"/>
    <w:rsid w:val="001C7392"/>
    <w:rsid w:val="001C78A3"/>
    <w:rsid w:val="001D0905"/>
    <w:rsid w:val="001D1B5E"/>
    <w:rsid w:val="001D219B"/>
    <w:rsid w:val="001D28D9"/>
    <w:rsid w:val="001D315F"/>
    <w:rsid w:val="001D3E7C"/>
    <w:rsid w:val="001D4062"/>
    <w:rsid w:val="001D40D7"/>
    <w:rsid w:val="001D4551"/>
    <w:rsid w:val="001D52E7"/>
    <w:rsid w:val="001D64B3"/>
    <w:rsid w:val="001D677F"/>
    <w:rsid w:val="001D692F"/>
    <w:rsid w:val="001D6F9B"/>
    <w:rsid w:val="001E045C"/>
    <w:rsid w:val="001E04A1"/>
    <w:rsid w:val="001E203E"/>
    <w:rsid w:val="001E32C9"/>
    <w:rsid w:val="001E375A"/>
    <w:rsid w:val="001E3A86"/>
    <w:rsid w:val="001E4BEB"/>
    <w:rsid w:val="001E538F"/>
    <w:rsid w:val="001F0A09"/>
    <w:rsid w:val="001F15D6"/>
    <w:rsid w:val="001F2232"/>
    <w:rsid w:val="001F39A8"/>
    <w:rsid w:val="001F3BD0"/>
    <w:rsid w:val="001F3CF0"/>
    <w:rsid w:val="001F3F33"/>
    <w:rsid w:val="001F66B4"/>
    <w:rsid w:val="001F7BD6"/>
    <w:rsid w:val="002002E5"/>
    <w:rsid w:val="00201B19"/>
    <w:rsid w:val="0020310E"/>
    <w:rsid w:val="0020352C"/>
    <w:rsid w:val="00205813"/>
    <w:rsid w:val="002059DD"/>
    <w:rsid w:val="00206BFC"/>
    <w:rsid w:val="002078AD"/>
    <w:rsid w:val="002111E5"/>
    <w:rsid w:val="00211231"/>
    <w:rsid w:val="0021312D"/>
    <w:rsid w:val="00213C3D"/>
    <w:rsid w:val="00214966"/>
    <w:rsid w:val="00214AAB"/>
    <w:rsid w:val="00215B01"/>
    <w:rsid w:val="00216731"/>
    <w:rsid w:val="00216B7B"/>
    <w:rsid w:val="00216D22"/>
    <w:rsid w:val="002170D7"/>
    <w:rsid w:val="00217A1C"/>
    <w:rsid w:val="00220A01"/>
    <w:rsid w:val="00220D0A"/>
    <w:rsid w:val="002212B2"/>
    <w:rsid w:val="0022205A"/>
    <w:rsid w:val="00222944"/>
    <w:rsid w:val="00225773"/>
    <w:rsid w:val="002265FB"/>
    <w:rsid w:val="00226B13"/>
    <w:rsid w:val="00226F00"/>
    <w:rsid w:val="00230634"/>
    <w:rsid w:val="00231B26"/>
    <w:rsid w:val="00233DB2"/>
    <w:rsid w:val="002344A9"/>
    <w:rsid w:val="002349E7"/>
    <w:rsid w:val="002363E1"/>
    <w:rsid w:val="002369B0"/>
    <w:rsid w:val="002376B3"/>
    <w:rsid w:val="0024027F"/>
    <w:rsid w:val="0024114F"/>
    <w:rsid w:val="002411F7"/>
    <w:rsid w:val="00242601"/>
    <w:rsid w:val="002441AE"/>
    <w:rsid w:val="00246456"/>
    <w:rsid w:val="00246BEF"/>
    <w:rsid w:val="00247CE8"/>
    <w:rsid w:val="002518AE"/>
    <w:rsid w:val="00251C78"/>
    <w:rsid w:val="00252C17"/>
    <w:rsid w:val="00252CA6"/>
    <w:rsid w:val="00253275"/>
    <w:rsid w:val="00253916"/>
    <w:rsid w:val="00253AB8"/>
    <w:rsid w:val="00253F18"/>
    <w:rsid w:val="002550EE"/>
    <w:rsid w:val="00256891"/>
    <w:rsid w:val="00256CFA"/>
    <w:rsid w:val="0025799E"/>
    <w:rsid w:val="00257BD0"/>
    <w:rsid w:val="002609D9"/>
    <w:rsid w:val="002613A0"/>
    <w:rsid w:val="00262610"/>
    <w:rsid w:val="00262678"/>
    <w:rsid w:val="00262CEB"/>
    <w:rsid w:val="002633A2"/>
    <w:rsid w:val="00266526"/>
    <w:rsid w:val="00266879"/>
    <w:rsid w:val="0026733A"/>
    <w:rsid w:val="00267898"/>
    <w:rsid w:val="00270AA5"/>
    <w:rsid w:val="00271AB7"/>
    <w:rsid w:val="00272049"/>
    <w:rsid w:val="00272A75"/>
    <w:rsid w:val="0027357B"/>
    <w:rsid w:val="002738C9"/>
    <w:rsid w:val="00275376"/>
    <w:rsid w:val="00275A7E"/>
    <w:rsid w:val="00275E82"/>
    <w:rsid w:val="0027601E"/>
    <w:rsid w:val="0027660A"/>
    <w:rsid w:val="00280277"/>
    <w:rsid w:val="00280B72"/>
    <w:rsid w:val="00281FCA"/>
    <w:rsid w:val="002822B6"/>
    <w:rsid w:val="00283B27"/>
    <w:rsid w:val="00285361"/>
    <w:rsid w:val="00285783"/>
    <w:rsid w:val="002858DC"/>
    <w:rsid w:val="00287279"/>
    <w:rsid w:val="0028794F"/>
    <w:rsid w:val="002900F5"/>
    <w:rsid w:val="00290884"/>
    <w:rsid w:val="00290C94"/>
    <w:rsid w:val="00291008"/>
    <w:rsid w:val="002927AA"/>
    <w:rsid w:val="00293462"/>
    <w:rsid w:val="00294948"/>
    <w:rsid w:val="002A00CF"/>
    <w:rsid w:val="002A2700"/>
    <w:rsid w:val="002A2CBE"/>
    <w:rsid w:val="002A3526"/>
    <w:rsid w:val="002A3ACE"/>
    <w:rsid w:val="002A65F3"/>
    <w:rsid w:val="002A7CCC"/>
    <w:rsid w:val="002B09D1"/>
    <w:rsid w:val="002B1732"/>
    <w:rsid w:val="002B177C"/>
    <w:rsid w:val="002B2BB7"/>
    <w:rsid w:val="002B2D4C"/>
    <w:rsid w:val="002B339F"/>
    <w:rsid w:val="002B37B7"/>
    <w:rsid w:val="002B437A"/>
    <w:rsid w:val="002B4ED1"/>
    <w:rsid w:val="002B5ECE"/>
    <w:rsid w:val="002B6887"/>
    <w:rsid w:val="002C093C"/>
    <w:rsid w:val="002C0EB4"/>
    <w:rsid w:val="002C223C"/>
    <w:rsid w:val="002C37AF"/>
    <w:rsid w:val="002C3862"/>
    <w:rsid w:val="002C4481"/>
    <w:rsid w:val="002C4A59"/>
    <w:rsid w:val="002C4B51"/>
    <w:rsid w:val="002C50C4"/>
    <w:rsid w:val="002D2227"/>
    <w:rsid w:val="002D27D8"/>
    <w:rsid w:val="002D2B03"/>
    <w:rsid w:val="002D3F3E"/>
    <w:rsid w:val="002D4259"/>
    <w:rsid w:val="002D51DF"/>
    <w:rsid w:val="002D5348"/>
    <w:rsid w:val="002D5BCE"/>
    <w:rsid w:val="002D63F1"/>
    <w:rsid w:val="002D6718"/>
    <w:rsid w:val="002D68AD"/>
    <w:rsid w:val="002D6BCB"/>
    <w:rsid w:val="002E104E"/>
    <w:rsid w:val="002E15C5"/>
    <w:rsid w:val="002E189E"/>
    <w:rsid w:val="002E1E9F"/>
    <w:rsid w:val="002E1F39"/>
    <w:rsid w:val="002E2440"/>
    <w:rsid w:val="002E2666"/>
    <w:rsid w:val="002E28C3"/>
    <w:rsid w:val="002E3D51"/>
    <w:rsid w:val="002E4900"/>
    <w:rsid w:val="002E4CC3"/>
    <w:rsid w:val="002E5F3E"/>
    <w:rsid w:val="002E64FA"/>
    <w:rsid w:val="002E7E98"/>
    <w:rsid w:val="002F08B9"/>
    <w:rsid w:val="002F090B"/>
    <w:rsid w:val="002F2E05"/>
    <w:rsid w:val="002F3716"/>
    <w:rsid w:val="002F5986"/>
    <w:rsid w:val="002F653A"/>
    <w:rsid w:val="003005CF"/>
    <w:rsid w:val="0030140D"/>
    <w:rsid w:val="00301DB0"/>
    <w:rsid w:val="003025C0"/>
    <w:rsid w:val="00302A20"/>
    <w:rsid w:val="00302AB7"/>
    <w:rsid w:val="0030532D"/>
    <w:rsid w:val="00306BEB"/>
    <w:rsid w:val="00307B0B"/>
    <w:rsid w:val="003105CC"/>
    <w:rsid w:val="00310D2C"/>
    <w:rsid w:val="0031363D"/>
    <w:rsid w:val="00313CC6"/>
    <w:rsid w:val="0031432A"/>
    <w:rsid w:val="00314804"/>
    <w:rsid w:val="00315989"/>
    <w:rsid w:val="00316053"/>
    <w:rsid w:val="00316664"/>
    <w:rsid w:val="00316853"/>
    <w:rsid w:val="0031739C"/>
    <w:rsid w:val="00317DCF"/>
    <w:rsid w:val="00317FC4"/>
    <w:rsid w:val="0032053A"/>
    <w:rsid w:val="00321D32"/>
    <w:rsid w:val="00322ADE"/>
    <w:rsid w:val="003274CD"/>
    <w:rsid w:val="00327D65"/>
    <w:rsid w:val="00327E65"/>
    <w:rsid w:val="00330E43"/>
    <w:rsid w:val="00332C51"/>
    <w:rsid w:val="00332E68"/>
    <w:rsid w:val="00333641"/>
    <w:rsid w:val="00333728"/>
    <w:rsid w:val="0033491F"/>
    <w:rsid w:val="0033508E"/>
    <w:rsid w:val="00335CAF"/>
    <w:rsid w:val="00337818"/>
    <w:rsid w:val="00342A6E"/>
    <w:rsid w:val="00343A23"/>
    <w:rsid w:val="003475A7"/>
    <w:rsid w:val="0034777E"/>
    <w:rsid w:val="003500F7"/>
    <w:rsid w:val="0035271E"/>
    <w:rsid w:val="003527BE"/>
    <w:rsid w:val="00352E87"/>
    <w:rsid w:val="0035373E"/>
    <w:rsid w:val="003542D8"/>
    <w:rsid w:val="00354A07"/>
    <w:rsid w:val="003555C2"/>
    <w:rsid w:val="00355D63"/>
    <w:rsid w:val="003571AD"/>
    <w:rsid w:val="0036184B"/>
    <w:rsid w:val="003639C0"/>
    <w:rsid w:val="003639E8"/>
    <w:rsid w:val="00363F54"/>
    <w:rsid w:val="00364CA0"/>
    <w:rsid w:val="00365467"/>
    <w:rsid w:val="003673DD"/>
    <w:rsid w:val="00367ED2"/>
    <w:rsid w:val="00370AEB"/>
    <w:rsid w:val="00371ABD"/>
    <w:rsid w:val="00373133"/>
    <w:rsid w:val="00373871"/>
    <w:rsid w:val="003741CF"/>
    <w:rsid w:val="003743D6"/>
    <w:rsid w:val="0037480D"/>
    <w:rsid w:val="00375738"/>
    <w:rsid w:val="00375DD1"/>
    <w:rsid w:val="00377EE1"/>
    <w:rsid w:val="003815FB"/>
    <w:rsid w:val="00383495"/>
    <w:rsid w:val="00383589"/>
    <w:rsid w:val="00383B95"/>
    <w:rsid w:val="00384253"/>
    <w:rsid w:val="0038673A"/>
    <w:rsid w:val="00387457"/>
    <w:rsid w:val="003905DD"/>
    <w:rsid w:val="003912D8"/>
    <w:rsid w:val="00391483"/>
    <w:rsid w:val="00393F8D"/>
    <w:rsid w:val="003962F8"/>
    <w:rsid w:val="00397721"/>
    <w:rsid w:val="003A08F4"/>
    <w:rsid w:val="003A1149"/>
    <w:rsid w:val="003A2CBF"/>
    <w:rsid w:val="003A314A"/>
    <w:rsid w:val="003A49F3"/>
    <w:rsid w:val="003A4B5A"/>
    <w:rsid w:val="003A4EFC"/>
    <w:rsid w:val="003A5A18"/>
    <w:rsid w:val="003A76D9"/>
    <w:rsid w:val="003B0FCC"/>
    <w:rsid w:val="003B101C"/>
    <w:rsid w:val="003B21F6"/>
    <w:rsid w:val="003B239B"/>
    <w:rsid w:val="003B41F4"/>
    <w:rsid w:val="003B49C0"/>
    <w:rsid w:val="003B4C57"/>
    <w:rsid w:val="003B4CEE"/>
    <w:rsid w:val="003B4D86"/>
    <w:rsid w:val="003B6DD4"/>
    <w:rsid w:val="003B7589"/>
    <w:rsid w:val="003B75C9"/>
    <w:rsid w:val="003C0232"/>
    <w:rsid w:val="003C2F45"/>
    <w:rsid w:val="003C418D"/>
    <w:rsid w:val="003C484D"/>
    <w:rsid w:val="003C56FE"/>
    <w:rsid w:val="003C62C4"/>
    <w:rsid w:val="003C77C8"/>
    <w:rsid w:val="003C7B4F"/>
    <w:rsid w:val="003C7DDA"/>
    <w:rsid w:val="003C7F39"/>
    <w:rsid w:val="003D2D39"/>
    <w:rsid w:val="003D3D89"/>
    <w:rsid w:val="003D44E1"/>
    <w:rsid w:val="003D5F42"/>
    <w:rsid w:val="003D6DEB"/>
    <w:rsid w:val="003E0396"/>
    <w:rsid w:val="003E0ED9"/>
    <w:rsid w:val="003E176D"/>
    <w:rsid w:val="003E2906"/>
    <w:rsid w:val="003E2931"/>
    <w:rsid w:val="003E34F6"/>
    <w:rsid w:val="003E40E3"/>
    <w:rsid w:val="003E4A6F"/>
    <w:rsid w:val="003E5DD1"/>
    <w:rsid w:val="003E6CE6"/>
    <w:rsid w:val="003E6F13"/>
    <w:rsid w:val="003F04C4"/>
    <w:rsid w:val="003F119F"/>
    <w:rsid w:val="003F392C"/>
    <w:rsid w:val="003F6AF9"/>
    <w:rsid w:val="003F7357"/>
    <w:rsid w:val="003F77A9"/>
    <w:rsid w:val="003F7D97"/>
    <w:rsid w:val="003F7FCA"/>
    <w:rsid w:val="0040072B"/>
    <w:rsid w:val="004012F1"/>
    <w:rsid w:val="0040186D"/>
    <w:rsid w:val="00401C8B"/>
    <w:rsid w:val="00402B22"/>
    <w:rsid w:val="00402CDC"/>
    <w:rsid w:val="00403399"/>
    <w:rsid w:val="00407A2E"/>
    <w:rsid w:val="004105F9"/>
    <w:rsid w:val="00411280"/>
    <w:rsid w:val="00413977"/>
    <w:rsid w:val="00413BD2"/>
    <w:rsid w:val="00415444"/>
    <w:rsid w:val="00416BAE"/>
    <w:rsid w:val="00416D48"/>
    <w:rsid w:val="004171AC"/>
    <w:rsid w:val="00421372"/>
    <w:rsid w:val="0042294B"/>
    <w:rsid w:val="0042397F"/>
    <w:rsid w:val="0042709B"/>
    <w:rsid w:val="00427847"/>
    <w:rsid w:val="004304AD"/>
    <w:rsid w:val="004304BE"/>
    <w:rsid w:val="00430E08"/>
    <w:rsid w:val="004315B8"/>
    <w:rsid w:val="00431792"/>
    <w:rsid w:val="00431CA5"/>
    <w:rsid w:val="004324C9"/>
    <w:rsid w:val="00432C98"/>
    <w:rsid w:val="004355B8"/>
    <w:rsid w:val="004377AA"/>
    <w:rsid w:val="00440504"/>
    <w:rsid w:val="0044263B"/>
    <w:rsid w:val="00442E44"/>
    <w:rsid w:val="00442EBF"/>
    <w:rsid w:val="004430F1"/>
    <w:rsid w:val="004445B4"/>
    <w:rsid w:val="00444631"/>
    <w:rsid w:val="00444FD8"/>
    <w:rsid w:val="00445DAE"/>
    <w:rsid w:val="0044612F"/>
    <w:rsid w:val="004470C5"/>
    <w:rsid w:val="004472BB"/>
    <w:rsid w:val="00450460"/>
    <w:rsid w:val="00452C04"/>
    <w:rsid w:val="0045313C"/>
    <w:rsid w:val="00455942"/>
    <w:rsid w:val="00455ACC"/>
    <w:rsid w:val="0045603B"/>
    <w:rsid w:val="00460587"/>
    <w:rsid w:val="0046096D"/>
    <w:rsid w:val="00461C7D"/>
    <w:rsid w:val="00462BF4"/>
    <w:rsid w:val="00462C19"/>
    <w:rsid w:val="00463097"/>
    <w:rsid w:val="0046361F"/>
    <w:rsid w:val="00463A7B"/>
    <w:rsid w:val="00463B1D"/>
    <w:rsid w:val="00463DC6"/>
    <w:rsid w:val="0046505B"/>
    <w:rsid w:val="00465409"/>
    <w:rsid w:val="00465B6F"/>
    <w:rsid w:val="00465E0E"/>
    <w:rsid w:val="00466917"/>
    <w:rsid w:val="00466D27"/>
    <w:rsid w:val="00470268"/>
    <w:rsid w:val="00471080"/>
    <w:rsid w:val="00471B6E"/>
    <w:rsid w:val="004729EA"/>
    <w:rsid w:val="00473608"/>
    <w:rsid w:val="00473B3A"/>
    <w:rsid w:val="00474797"/>
    <w:rsid w:val="00475596"/>
    <w:rsid w:val="00475BB3"/>
    <w:rsid w:val="00476475"/>
    <w:rsid w:val="00476F50"/>
    <w:rsid w:val="00477782"/>
    <w:rsid w:val="00477C40"/>
    <w:rsid w:val="00481D43"/>
    <w:rsid w:val="0048224F"/>
    <w:rsid w:val="0048344F"/>
    <w:rsid w:val="00485194"/>
    <w:rsid w:val="00485EFA"/>
    <w:rsid w:val="004861DB"/>
    <w:rsid w:val="004865DB"/>
    <w:rsid w:val="004879AE"/>
    <w:rsid w:val="0049546E"/>
    <w:rsid w:val="0049657E"/>
    <w:rsid w:val="0049754B"/>
    <w:rsid w:val="004A05F0"/>
    <w:rsid w:val="004A0665"/>
    <w:rsid w:val="004A181A"/>
    <w:rsid w:val="004A2C62"/>
    <w:rsid w:val="004A2E0E"/>
    <w:rsid w:val="004A3531"/>
    <w:rsid w:val="004A4F18"/>
    <w:rsid w:val="004A50BE"/>
    <w:rsid w:val="004A64B7"/>
    <w:rsid w:val="004A736E"/>
    <w:rsid w:val="004A7BFE"/>
    <w:rsid w:val="004B24B5"/>
    <w:rsid w:val="004B3293"/>
    <w:rsid w:val="004B6AAA"/>
    <w:rsid w:val="004B7224"/>
    <w:rsid w:val="004B7C90"/>
    <w:rsid w:val="004C1DD5"/>
    <w:rsid w:val="004C3919"/>
    <w:rsid w:val="004C3D07"/>
    <w:rsid w:val="004C44A7"/>
    <w:rsid w:val="004C47E2"/>
    <w:rsid w:val="004C4942"/>
    <w:rsid w:val="004C4C8E"/>
    <w:rsid w:val="004C4E98"/>
    <w:rsid w:val="004C57AB"/>
    <w:rsid w:val="004C598C"/>
    <w:rsid w:val="004D02A3"/>
    <w:rsid w:val="004D169F"/>
    <w:rsid w:val="004D1E0F"/>
    <w:rsid w:val="004D282D"/>
    <w:rsid w:val="004D301B"/>
    <w:rsid w:val="004D3186"/>
    <w:rsid w:val="004D3917"/>
    <w:rsid w:val="004D3B80"/>
    <w:rsid w:val="004D401A"/>
    <w:rsid w:val="004D5331"/>
    <w:rsid w:val="004D643C"/>
    <w:rsid w:val="004D7983"/>
    <w:rsid w:val="004D7BFB"/>
    <w:rsid w:val="004E0F9D"/>
    <w:rsid w:val="004E1205"/>
    <w:rsid w:val="004E374A"/>
    <w:rsid w:val="004E4818"/>
    <w:rsid w:val="004E4E5D"/>
    <w:rsid w:val="004E5450"/>
    <w:rsid w:val="004E55C2"/>
    <w:rsid w:val="004F13F8"/>
    <w:rsid w:val="004F2735"/>
    <w:rsid w:val="004F3219"/>
    <w:rsid w:val="004F53C3"/>
    <w:rsid w:val="004F54CD"/>
    <w:rsid w:val="004F66A0"/>
    <w:rsid w:val="004F6AF9"/>
    <w:rsid w:val="004F70DB"/>
    <w:rsid w:val="00501205"/>
    <w:rsid w:val="00501316"/>
    <w:rsid w:val="00501FC2"/>
    <w:rsid w:val="005028DD"/>
    <w:rsid w:val="00502D9E"/>
    <w:rsid w:val="005043DB"/>
    <w:rsid w:val="00507C6F"/>
    <w:rsid w:val="00511243"/>
    <w:rsid w:val="00511D63"/>
    <w:rsid w:val="00512354"/>
    <w:rsid w:val="005134BC"/>
    <w:rsid w:val="00515644"/>
    <w:rsid w:val="005158C8"/>
    <w:rsid w:val="00515924"/>
    <w:rsid w:val="005163E0"/>
    <w:rsid w:val="005177D7"/>
    <w:rsid w:val="00520FB4"/>
    <w:rsid w:val="0052214F"/>
    <w:rsid w:val="005222B8"/>
    <w:rsid w:val="005239E3"/>
    <w:rsid w:val="00525DA9"/>
    <w:rsid w:val="005266C8"/>
    <w:rsid w:val="00526BA8"/>
    <w:rsid w:val="00526D52"/>
    <w:rsid w:val="0052772B"/>
    <w:rsid w:val="00530982"/>
    <w:rsid w:val="00530D20"/>
    <w:rsid w:val="00533993"/>
    <w:rsid w:val="0053423D"/>
    <w:rsid w:val="005349F6"/>
    <w:rsid w:val="00534A6C"/>
    <w:rsid w:val="00534D00"/>
    <w:rsid w:val="00541823"/>
    <w:rsid w:val="005420D4"/>
    <w:rsid w:val="0054231F"/>
    <w:rsid w:val="00543A6A"/>
    <w:rsid w:val="005442FE"/>
    <w:rsid w:val="00544524"/>
    <w:rsid w:val="00547743"/>
    <w:rsid w:val="00547FCA"/>
    <w:rsid w:val="005519DB"/>
    <w:rsid w:val="00551F89"/>
    <w:rsid w:val="005534E0"/>
    <w:rsid w:val="005541F9"/>
    <w:rsid w:val="0055554D"/>
    <w:rsid w:val="00557B0E"/>
    <w:rsid w:val="00560245"/>
    <w:rsid w:val="00561A6D"/>
    <w:rsid w:val="00562F29"/>
    <w:rsid w:val="005635D2"/>
    <w:rsid w:val="0056485B"/>
    <w:rsid w:val="00564B8C"/>
    <w:rsid w:val="00566A5F"/>
    <w:rsid w:val="00566D0D"/>
    <w:rsid w:val="00567FBC"/>
    <w:rsid w:val="00570045"/>
    <w:rsid w:val="00571484"/>
    <w:rsid w:val="005721B2"/>
    <w:rsid w:val="00573133"/>
    <w:rsid w:val="00573561"/>
    <w:rsid w:val="00573C60"/>
    <w:rsid w:val="00573F83"/>
    <w:rsid w:val="005746F2"/>
    <w:rsid w:val="00574E3F"/>
    <w:rsid w:val="0058147A"/>
    <w:rsid w:val="005816D9"/>
    <w:rsid w:val="0058244D"/>
    <w:rsid w:val="00582E9D"/>
    <w:rsid w:val="00583984"/>
    <w:rsid w:val="00583AE9"/>
    <w:rsid w:val="00584309"/>
    <w:rsid w:val="005853BA"/>
    <w:rsid w:val="0058596F"/>
    <w:rsid w:val="005860CB"/>
    <w:rsid w:val="00587A7F"/>
    <w:rsid w:val="00587C96"/>
    <w:rsid w:val="00587E8A"/>
    <w:rsid w:val="00590714"/>
    <w:rsid w:val="00590B4C"/>
    <w:rsid w:val="00593593"/>
    <w:rsid w:val="0059370B"/>
    <w:rsid w:val="00593E06"/>
    <w:rsid w:val="00594891"/>
    <w:rsid w:val="00594F12"/>
    <w:rsid w:val="00595D71"/>
    <w:rsid w:val="005A1642"/>
    <w:rsid w:val="005A1826"/>
    <w:rsid w:val="005A2AD2"/>
    <w:rsid w:val="005A300C"/>
    <w:rsid w:val="005A3763"/>
    <w:rsid w:val="005A4572"/>
    <w:rsid w:val="005A4C36"/>
    <w:rsid w:val="005A6188"/>
    <w:rsid w:val="005A6239"/>
    <w:rsid w:val="005A728C"/>
    <w:rsid w:val="005B0B61"/>
    <w:rsid w:val="005B0ECA"/>
    <w:rsid w:val="005B1148"/>
    <w:rsid w:val="005B174B"/>
    <w:rsid w:val="005B2BE3"/>
    <w:rsid w:val="005B3C5A"/>
    <w:rsid w:val="005B4A43"/>
    <w:rsid w:val="005B6238"/>
    <w:rsid w:val="005B65E8"/>
    <w:rsid w:val="005B6E58"/>
    <w:rsid w:val="005B6F91"/>
    <w:rsid w:val="005C0C46"/>
    <w:rsid w:val="005C0CC4"/>
    <w:rsid w:val="005C2081"/>
    <w:rsid w:val="005C277D"/>
    <w:rsid w:val="005C438B"/>
    <w:rsid w:val="005C4ABB"/>
    <w:rsid w:val="005C4BC1"/>
    <w:rsid w:val="005C72F6"/>
    <w:rsid w:val="005C7780"/>
    <w:rsid w:val="005D0FCB"/>
    <w:rsid w:val="005D173E"/>
    <w:rsid w:val="005D185A"/>
    <w:rsid w:val="005D2525"/>
    <w:rsid w:val="005D5082"/>
    <w:rsid w:val="005D588C"/>
    <w:rsid w:val="005D7271"/>
    <w:rsid w:val="005E02C5"/>
    <w:rsid w:val="005E1031"/>
    <w:rsid w:val="005E4AAE"/>
    <w:rsid w:val="005E4CE0"/>
    <w:rsid w:val="005E5D70"/>
    <w:rsid w:val="005E6774"/>
    <w:rsid w:val="005F0D1B"/>
    <w:rsid w:val="005F1475"/>
    <w:rsid w:val="005F1A42"/>
    <w:rsid w:val="005F24F0"/>
    <w:rsid w:val="005F35BB"/>
    <w:rsid w:val="005F378B"/>
    <w:rsid w:val="005F3EF5"/>
    <w:rsid w:val="005F4A1A"/>
    <w:rsid w:val="005F4A81"/>
    <w:rsid w:val="005F4E66"/>
    <w:rsid w:val="005F7788"/>
    <w:rsid w:val="0060194B"/>
    <w:rsid w:val="006020DC"/>
    <w:rsid w:val="006031EE"/>
    <w:rsid w:val="00604B1B"/>
    <w:rsid w:val="00604E19"/>
    <w:rsid w:val="00604FA8"/>
    <w:rsid w:val="00605862"/>
    <w:rsid w:val="00605A76"/>
    <w:rsid w:val="00606A29"/>
    <w:rsid w:val="00610EF9"/>
    <w:rsid w:val="00611DFF"/>
    <w:rsid w:val="00612225"/>
    <w:rsid w:val="00613DCE"/>
    <w:rsid w:val="006155CB"/>
    <w:rsid w:val="00620307"/>
    <w:rsid w:val="006206FE"/>
    <w:rsid w:val="00620E4F"/>
    <w:rsid w:val="00621818"/>
    <w:rsid w:val="00622E2B"/>
    <w:rsid w:val="00622F79"/>
    <w:rsid w:val="00622F82"/>
    <w:rsid w:val="006234AA"/>
    <w:rsid w:val="0062788E"/>
    <w:rsid w:val="0062789A"/>
    <w:rsid w:val="00627B58"/>
    <w:rsid w:val="0063098B"/>
    <w:rsid w:val="0063119B"/>
    <w:rsid w:val="00631E3A"/>
    <w:rsid w:val="006323AE"/>
    <w:rsid w:val="0063255E"/>
    <w:rsid w:val="006327B0"/>
    <w:rsid w:val="00633C83"/>
    <w:rsid w:val="00633F28"/>
    <w:rsid w:val="0063453E"/>
    <w:rsid w:val="006347EC"/>
    <w:rsid w:val="00634A66"/>
    <w:rsid w:val="00635A95"/>
    <w:rsid w:val="00635C79"/>
    <w:rsid w:val="00636055"/>
    <w:rsid w:val="00637B01"/>
    <w:rsid w:val="00640673"/>
    <w:rsid w:val="00640EC2"/>
    <w:rsid w:val="00641294"/>
    <w:rsid w:val="0064183A"/>
    <w:rsid w:val="00642858"/>
    <w:rsid w:val="006438E1"/>
    <w:rsid w:val="0064397B"/>
    <w:rsid w:val="00644489"/>
    <w:rsid w:val="00644C29"/>
    <w:rsid w:val="006450B6"/>
    <w:rsid w:val="006453F4"/>
    <w:rsid w:val="00645D78"/>
    <w:rsid w:val="00647A38"/>
    <w:rsid w:val="00650153"/>
    <w:rsid w:val="006506E0"/>
    <w:rsid w:val="00650E6A"/>
    <w:rsid w:val="00652A49"/>
    <w:rsid w:val="00653B2F"/>
    <w:rsid w:val="006548EA"/>
    <w:rsid w:val="0065514D"/>
    <w:rsid w:val="006556C1"/>
    <w:rsid w:val="00656280"/>
    <w:rsid w:val="00656C27"/>
    <w:rsid w:val="00662527"/>
    <w:rsid w:val="006633BD"/>
    <w:rsid w:val="0066495E"/>
    <w:rsid w:val="0066532C"/>
    <w:rsid w:val="006656BC"/>
    <w:rsid w:val="006666E4"/>
    <w:rsid w:val="006702C7"/>
    <w:rsid w:val="00670864"/>
    <w:rsid w:val="0067232E"/>
    <w:rsid w:val="00672C6B"/>
    <w:rsid w:val="00673967"/>
    <w:rsid w:val="00674522"/>
    <w:rsid w:val="00675FA2"/>
    <w:rsid w:val="00677195"/>
    <w:rsid w:val="00677A74"/>
    <w:rsid w:val="00677E3F"/>
    <w:rsid w:val="00677F11"/>
    <w:rsid w:val="006802E9"/>
    <w:rsid w:val="006806D6"/>
    <w:rsid w:val="00680DD6"/>
    <w:rsid w:val="006810A2"/>
    <w:rsid w:val="00681494"/>
    <w:rsid w:val="00681750"/>
    <w:rsid w:val="0068388A"/>
    <w:rsid w:val="00684287"/>
    <w:rsid w:val="00684B8E"/>
    <w:rsid w:val="0068521A"/>
    <w:rsid w:val="006862E3"/>
    <w:rsid w:val="006862FF"/>
    <w:rsid w:val="00686950"/>
    <w:rsid w:val="00690308"/>
    <w:rsid w:val="00690A38"/>
    <w:rsid w:val="00690BFC"/>
    <w:rsid w:val="0069193F"/>
    <w:rsid w:val="00691B17"/>
    <w:rsid w:val="006920A5"/>
    <w:rsid w:val="006942C0"/>
    <w:rsid w:val="006A3B5E"/>
    <w:rsid w:val="006A5E07"/>
    <w:rsid w:val="006A639A"/>
    <w:rsid w:val="006A6661"/>
    <w:rsid w:val="006A699F"/>
    <w:rsid w:val="006A7D70"/>
    <w:rsid w:val="006A7E6D"/>
    <w:rsid w:val="006B1EAC"/>
    <w:rsid w:val="006B1ECD"/>
    <w:rsid w:val="006B22E5"/>
    <w:rsid w:val="006B428A"/>
    <w:rsid w:val="006B4300"/>
    <w:rsid w:val="006B4470"/>
    <w:rsid w:val="006B64ED"/>
    <w:rsid w:val="006C1C3E"/>
    <w:rsid w:val="006C3389"/>
    <w:rsid w:val="006C380B"/>
    <w:rsid w:val="006C3F49"/>
    <w:rsid w:val="006C505E"/>
    <w:rsid w:val="006C531E"/>
    <w:rsid w:val="006C5C03"/>
    <w:rsid w:val="006C6454"/>
    <w:rsid w:val="006C7D35"/>
    <w:rsid w:val="006D0361"/>
    <w:rsid w:val="006D23A7"/>
    <w:rsid w:val="006D26D1"/>
    <w:rsid w:val="006D33BC"/>
    <w:rsid w:val="006D478A"/>
    <w:rsid w:val="006D4AEC"/>
    <w:rsid w:val="006D58C5"/>
    <w:rsid w:val="006D6387"/>
    <w:rsid w:val="006D70D0"/>
    <w:rsid w:val="006D742D"/>
    <w:rsid w:val="006E16EE"/>
    <w:rsid w:val="006E219C"/>
    <w:rsid w:val="006E3838"/>
    <w:rsid w:val="006E3F54"/>
    <w:rsid w:val="006E4626"/>
    <w:rsid w:val="006E539C"/>
    <w:rsid w:val="006F0BF0"/>
    <w:rsid w:val="006F150B"/>
    <w:rsid w:val="006F1AB3"/>
    <w:rsid w:val="006F2394"/>
    <w:rsid w:val="006F3D26"/>
    <w:rsid w:val="006F41EE"/>
    <w:rsid w:val="006F5768"/>
    <w:rsid w:val="006F5E33"/>
    <w:rsid w:val="006F62A2"/>
    <w:rsid w:val="006F671E"/>
    <w:rsid w:val="006F6B30"/>
    <w:rsid w:val="006F6B78"/>
    <w:rsid w:val="006F7732"/>
    <w:rsid w:val="006F796A"/>
    <w:rsid w:val="00700306"/>
    <w:rsid w:val="00701B38"/>
    <w:rsid w:val="007022B2"/>
    <w:rsid w:val="007027EF"/>
    <w:rsid w:val="00705525"/>
    <w:rsid w:val="00705939"/>
    <w:rsid w:val="00705D55"/>
    <w:rsid w:val="007063D9"/>
    <w:rsid w:val="007120A2"/>
    <w:rsid w:val="00712A50"/>
    <w:rsid w:val="00713846"/>
    <w:rsid w:val="00713D89"/>
    <w:rsid w:val="007140E9"/>
    <w:rsid w:val="0071457E"/>
    <w:rsid w:val="00714756"/>
    <w:rsid w:val="0071575E"/>
    <w:rsid w:val="00715E27"/>
    <w:rsid w:val="0071731A"/>
    <w:rsid w:val="007176E7"/>
    <w:rsid w:val="007179AA"/>
    <w:rsid w:val="00720DFC"/>
    <w:rsid w:val="00720FC2"/>
    <w:rsid w:val="00721159"/>
    <w:rsid w:val="00723AED"/>
    <w:rsid w:val="00723D6D"/>
    <w:rsid w:val="00724B59"/>
    <w:rsid w:val="007253DE"/>
    <w:rsid w:val="00726507"/>
    <w:rsid w:val="00726993"/>
    <w:rsid w:val="00730E1A"/>
    <w:rsid w:val="007318EC"/>
    <w:rsid w:val="00732A03"/>
    <w:rsid w:val="00737386"/>
    <w:rsid w:val="0074040D"/>
    <w:rsid w:val="00740C56"/>
    <w:rsid w:val="00741119"/>
    <w:rsid w:val="007419DA"/>
    <w:rsid w:val="00742F29"/>
    <w:rsid w:val="00742F69"/>
    <w:rsid w:val="00742FC8"/>
    <w:rsid w:val="007432BF"/>
    <w:rsid w:val="007438C6"/>
    <w:rsid w:val="00744085"/>
    <w:rsid w:val="0074411A"/>
    <w:rsid w:val="0074539F"/>
    <w:rsid w:val="00747C11"/>
    <w:rsid w:val="00750460"/>
    <w:rsid w:val="007511B7"/>
    <w:rsid w:val="00751BFC"/>
    <w:rsid w:val="007527E2"/>
    <w:rsid w:val="007530EB"/>
    <w:rsid w:val="00756EED"/>
    <w:rsid w:val="007579A6"/>
    <w:rsid w:val="007579D4"/>
    <w:rsid w:val="00760E23"/>
    <w:rsid w:val="00765828"/>
    <w:rsid w:val="00771AEF"/>
    <w:rsid w:val="00772022"/>
    <w:rsid w:val="00773B12"/>
    <w:rsid w:val="00775FF4"/>
    <w:rsid w:val="00776A7D"/>
    <w:rsid w:val="00777697"/>
    <w:rsid w:val="0078054C"/>
    <w:rsid w:val="00780A7B"/>
    <w:rsid w:val="00783CAA"/>
    <w:rsid w:val="007843C9"/>
    <w:rsid w:val="00785CCC"/>
    <w:rsid w:val="00787162"/>
    <w:rsid w:val="00790738"/>
    <w:rsid w:val="00790AFE"/>
    <w:rsid w:val="00790BB5"/>
    <w:rsid w:val="00790EA4"/>
    <w:rsid w:val="007919D3"/>
    <w:rsid w:val="007928E9"/>
    <w:rsid w:val="00794FAA"/>
    <w:rsid w:val="00795C75"/>
    <w:rsid w:val="00797104"/>
    <w:rsid w:val="00797A1D"/>
    <w:rsid w:val="007A17DB"/>
    <w:rsid w:val="007A28D1"/>
    <w:rsid w:val="007A32A2"/>
    <w:rsid w:val="007A3652"/>
    <w:rsid w:val="007A3A76"/>
    <w:rsid w:val="007A5493"/>
    <w:rsid w:val="007A5A17"/>
    <w:rsid w:val="007A5AA8"/>
    <w:rsid w:val="007A7BDC"/>
    <w:rsid w:val="007B0740"/>
    <w:rsid w:val="007B18A7"/>
    <w:rsid w:val="007B1B32"/>
    <w:rsid w:val="007B2358"/>
    <w:rsid w:val="007B36AF"/>
    <w:rsid w:val="007B3C99"/>
    <w:rsid w:val="007B4927"/>
    <w:rsid w:val="007B4C9B"/>
    <w:rsid w:val="007B5700"/>
    <w:rsid w:val="007B6AAA"/>
    <w:rsid w:val="007B7161"/>
    <w:rsid w:val="007B7B4E"/>
    <w:rsid w:val="007C0AF4"/>
    <w:rsid w:val="007C0C1A"/>
    <w:rsid w:val="007C0D81"/>
    <w:rsid w:val="007C1A43"/>
    <w:rsid w:val="007C3BBE"/>
    <w:rsid w:val="007C4FAD"/>
    <w:rsid w:val="007C507E"/>
    <w:rsid w:val="007C5655"/>
    <w:rsid w:val="007C780C"/>
    <w:rsid w:val="007C7D3B"/>
    <w:rsid w:val="007D0E9C"/>
    <w:rsid w:val="007D5BA4"/>
    <w:rsid w:val="007D698C"/>
    <w:rsid w:val="007D7B7E"/>
    <w:rsid w:val="007E16E6"/>
    <w:rsid w:val="007E5AA6"/>
    <w:rsid w:val="007E61C8"/>
    <w:rsid w:val="007E69F3"/>
    <w:rsid w:val="007F065A"/>
    <w:rsid w:val="007F11DD"/>
    <w:rsid w:val="007F5513"/>
    <w:rsid w:val="007F5640"/>
    <w:rsid w:val="007F5842"/>
    <w:rsid w:val="007F5975"/>
    <w:rsid w:val="007F6C79"/>
    <w:rsid w:val="007F7875"/>
    <w:rsid w:val="008040E3"/>
    <w:rsid w:val="0080433A"/>
    <w:rsid w:val="00805974"/>
    <w:rsid w:val="00805FE6"/>
    <w:rsid w:val="00806320"/>
    <w:rsid w:val="00811321"/>
    <w:rsid w:val="0081218B"/>
    <w:rsid w:val="008133CB"/>
    <w:rsid w:val="00815F12"/>
    <w:rsid w:val="00816B7F"/>
    <w:rsid w:val="008177C0"/>
    <w:rsid w:val="00820804"/>
    <w:rsid w:val="00820F04"/>
    <w:rsid w:val="0082219F"/>
    <w:rsid w:val="0082223A"/>
    <w:rsid w:val="00824599"/>
    <w:rsid w:val="008247A5"/>
    <w:rsid w:val="0082498E"/>
    <w:rsid w:val="008258FF"/>
    <w:rsid w:val="00827D8D"/>
    <w:rsid w:val="00831AD7"/>
    <w:rsid w:val="00831DE4"/>
    <w:rsid w:val="0083697F"/>
    <w:rsid w:val="0083734E"/>
    <w:rsid w:val="008374AD"/>
    <w:rsid w:val="008404F9"/>
    <w:rsid w:val="00842FC5"/>
    <w:rsid w:val="00843DDE"/>
    <w:rsid w:val="008445A7"/>
    <w:rsid w:val="00847D32"/>
    <w:rsid w:val="0085073A"/>
    <w:rsid w:val="0085084F"/>
    <w:rsid w:val="00850B57"/>
    <w:rsid w:val="00851FFD"/>
    <w:rsid w:val="008520AD"/>
    <w:rsid w:val="00852539"/>
    <w:rsid w:val="008526C5"/>
    <w:rsid w:val="00853E23"/>
    <w:rsid w:val="008554C9"/>
    <w:rsid w:val="008562F7"/>
    <w:rsid w:val="008605AF"/>
    <w:rsid w:val="00860C09"/>
    <w:rsid w:val="00860C21"/>
    <w:rsid w:val="00861B1C"/>
    <w:rsid w:val="00862F0C"/>
    <w:rsid w:val="00863016"/>
    <w:rsid w:val="00865D3F"/>
    <w:rsid w:val="00866FE2"/>
    <w:rsid w:val="0087023B"/>
    <w:rsid w:val="00871F3D"/>
    <w:rsid w:val="008729BB"/>
    <w:rsid w:val="008732DB"/>
    <w:rsid w:val="008751AA"/>
    <w:rsid w:val="0087581C"/>
    <w:rsid w:val="0087639F"/>
    <w:rsid w:val="00876BCA"/>
    <w:rsid w:val="0087743A"/>
    <w:rsid w:val="008779DD"/>
    <w:rsid w:val="00880B76"/>
    <w:rsid w:val="00881089"/>
    <w:rsid w:val="0088121D"/>
    <w:rsid w:val="00884C29"/>
    <w:rsid w:val="00885527"/>
    <w:rsid w:val="00885901"/>
    <w:rsid w:val="00886E64"/>
    <w:rsid w:val="00886F91"/>
    <w:rsid w:val="00891143"/>
    <w:rsid w:val="00892E82"/>
    <w:rsid w:val="00894917"/>
    <w:rsid w:val="0089576F"/>
    <w:rsid w:val="008A0CA1"/>
    <w:rsid w:val="008A1A0C"/>
    <w:rsid w:val="008A1F30"/>
    <w:rsid w:val="008A3407"/>
    <w:rsid w:val="008A3B8C"/>
    <w:rsid w:val="008A7201"/>
    <w:rsid w:val="008A7756"/>
    <w:rsid w:val="008A7968"/>
    <w:rsid w:val="008A7ACC"/>
    <w:rsid w:val="008B00CC"/>
    <w:rsid w:val="008B0373"/>
    <w:rsid w:val="008B05B2"/>
    <w:rsid w:val="008B34C0"/>
    <w:rsid w:val="008B3568"/>
    <w:rsid w:val="008B4180"/>
    <w:rsid w:val="008C0257"/>
    <w:rsid w:val="008C0458"/>
    <w:rsid w:val="008C2E0C"/>
    <w:rsid w:val="008C3251"/>
    <w:rsid w:val="008C3505"/>
    <w:rsid w:val="008C3ABF"/>
    <w:rsid w:val="008C405C"/>
    <w:rsid w:val="008C4097"/>
    <w:rsid w:val="008C516D"/>
    <w:rsid w:val="008C58F3"/>
    <w:rsid w:val="008C5B75"/>
    <w:rsid w:val="008D02BF"/>
    <w:rsid w:val="008D0C4E"/>
    <w:rsid w:val="008D1421"/>
    <w:rsid w:val="008D2770"/>
    <w:rsid w:val="008D38C1"/>
    <w:rsid w:val="008D3D48"/>
    <w:rsid w:val="008D4489"/>
    <w:rsid w:val="008D457F"/>
    <w:rsid w:val="008D4963"/>
    <w:rsid w:val="008D6DD7"/>
    <w:rsid w:val="008D729D"/>
    <w:rsid w:val="008E04CC"/>
    <w:rsid w:val="008E0BC3"/>
    <w:rsid w:val="008E1485"/>
    <w:rsid w:val="008E4DC6"/>
    <w:rsid w:val="008E59F2"/>
    <w:rsid w:val="008E616A"/>
    <w:rsid w:val="008E61ED"/>
    <w:rsid w:val="008E67B4"/>
    <w:rsid w:val="008F058B"/>
    <w:rsid w:val="008F39F9"/>
    <w:rsid w:val="008F3AB4"/>
    <w:rsid w:val="008F49B9"/>
    <w:rsid w:val="008F6335"/>
    <w:rsid w:val="008F6FD2"/>
    <w:rsid w:val="008F721A"/>
    <w:rsid w:val="0090040F"/>
    <w:rsid w:val="00900C97"/>
    <w:rsid w:val="00900D5E"/>
    <w:rsid w:val="00900F40"/>
    <w:rsid w:val="00904C4D"/>
    <w:rsid w:val="00905162"/>
    <w:rsid w:val="00905326"/>
    <w:rsid w:val="00905E06"/>
    <w:rsid w:val="0090722F"/>
    <w:rsid w:val="00907401"/>
    <w:rsid w:val="00907E5B"/>
    <w:rsid w:val="00907FC9"/>
    <w:rsid w:val="00910594"/>
    <w:rsid w:val="00910A56"/>
    <w:rsid w:val="00910CFD"/>
    <w:rsid w:val="00910E08"/>
    <w:rsid w:val="00911C9D"/>
    <w:rsid w:val="00913033"/>
    <w:rsid w:val="00913E92"/>
    <w:rsid w:val="00914447"/>
    <w:rsid w:val="009161DF"/>
    <w:rsid w:val="00920862"/>
    <w:rsid w:val="00920ED4"/>
    <w:rsid w:val="00922746"/>
    <w:rsid w:val="00924C9A"/>
    <w:rsid w:val="00924E48"/>
    <w:rsid w:val="00925543"/>
    <w:rsid w:val="00925631"/>
    <w:rsid w:val="0092619F"/>
    <w:rsid w:val="00927965"/>
    <w:rsid w:val="00930A66"/>
    <w:rsid w:val="00933729"/>
    <w:rsid w:val="0093438E"/>
    <w:rsid w:val="00935B37"/>
    <w:rsid w:val="00936526"/>
    <w:rsid w:val="00937377"/>
    <w:rsid w:val="00941D01"/>
    <w:rsid w:val="00944B7F"/>
    <w:rsid w:val="009455C1"/>
    <w:rsid w:val="0094602D"/>
    <w:rsid w:val="0094709D"/>
    <w:rsid w:val="00947488"/>
    <w:rsid w:val="0095012E"/>
    <w:rsid w:val="00950B55"/>
    <w:rsid w:val="00952935"/>
    <w:rsid w:val="009535CE"/>
    <w:rsid w:val="009537B9"/>
    <w:rsid w:val="00953857"/>
    <w:rsid w:val="00954E1D"/>
    <w:rsid w:val="00954F9D"/>
    <w:rsid w:val="00955D42"/>
    <w:rsid w:val="009563D2"/>
    <w:rsid w:val="009568F8"/>
    <w:rsid w:val="009570FC"/>
    <w:rsid w:val="00957188"/>
    <w:rsid w:val="009571F0"/>
    <w:rsid w:val="00957CB4"/>
    <w:rsid w:val="00957F8F"/>
    <w:rsid w:val="009602B5"/>
    <w:rsid w:val="00961C8B"/>
    <w:rsid w:val="00962896"/>
    <w:rsid w:val="00962BA6"/>
    <w:rsid w:val="0096443C"/>
    <w:rsid w:val="00966A83"/>
    <w:rsid w:val="00970A34"/>
    <w:rsid w:val="00970B8B"/>
    <w:rsid w:val="00970C7D"/>
    <w:rsid w:val="009726C5"/>
    <w:rsid w:val="00973E42"/>
    <w:rsid w:val="00974217"/>
    <w:rsid w:val="00976F88"/>
    <w:rsid w:val="00980011"/>
    <w:rsid w:val="009800A7"/>
    <w:rsid w:val="00980676"/>
    <w:rsid w:val="00981126"/>
    <w:rsid w:val="009814D1"/>
    <w:rsid w:val="00981569"/>
    <w:rsid w:val="0098180A"/>
    <w:rsid w:val="00981832"/>
    <w:rsid w:val="00981B95"/>
    <w:rsid w:val="00981E95"/>
    <w:rsid w:val="00984266"/>
    <w:rsid w:val="0098578C"/>
    <w:rsid w:val="009862AC"/>
    <w:rsid w:val="009862F3"/>
    <w:rsid w:val="00987C4D"/>
    <w:rsid w:val="009905FA"/>
    <w:rsid w:val="00990CCC"/>
    <w:rsid w:val="00993734"/>
    <w:rsid w:val="00993B28"/>
    <w:rsid w:val="00995751"/>
    <w:rsid w:val="0099736B"/>
    <w:rsid w:val="0099740E"/>
    <w:rsid w:val="009A03BE"/>
    <w:rsid w:val="009A072C"/>
    <w:rsid w:val="009A0766"/>
    <w:rsid w:val="009A1DE8"/>
    <w:rsid w:val="009A3E79"/>
    <w:rsid w:val="009A405D"/>
    <w:rsid w:val="009A47C7"/>
    <w:rsid w:val="009A4A36"/>
    <w:rsid w:val="009A52E6"/>
    <w:rsid w:val="009A65D3"/>
    <w:rsid w:val="009B08AB"/>
    <w:rsid w:val="009B2005"/>
    <w:rsid w:val="009B33C6"/>
    <w:rsid w:val="009B3FEB"/>
    <w:rsid w:val="009B48F9"/>
    <w:rsid w:val="009B5A33"/>
    <w:rsid w:val="009B5E97"/>
    <w:rsid w:val="009C0CA5"/>
    <w:rsid w:val="009C155B"/>
    <w:rsid w:val="009C256E"/>
    <w:rsid w:val="009C423A"/>
    <w:rsid w:val="009C5F17"/>
    <w:rsid w:val="009C6B38"/>
    <w:rsid w:val="009C7312"/>
    <w:rsid w:val="009C7B11"/>
    <w:rsid w:val="009C7B34"/>
    <w:rsid w:val="009D461C"/>
    <w:rsid w:val="009D50B2"/>
    <w:rsid w:val="009D50F2"/>
    <w:rsid w:val="009E02DE"/>
    <w:rsid w:val="009E09CA"/>
    <w:rsid w:val="009E10D3"/>
    <w:rsid w:val="009E390A"/>
    <w:rsid w:val="009E4669"/>
    <w:rsid w:val="009E4B67"/>
    <w:rsid w:val="009E4ED7"/>
    <w:rsid w:val="009E53E1"/>
    <w:rsid w:val="009E6794"/>
    <w:rsid w:val="009E6F7F"/>
    <w:rsid w:val="009E70F4"/>
    <w:rsid w:val="009E7213"/>
    <w:rsid w:val="009E7326"/>
    <w:rsid w:val="009E7745"/>
    <w:rsid w:val="009F19CC"/>
    <w:rsid w:val="009F247D"/>
    <w:rsid w:val="009F3887"/>
    <w:rsid w:val="009F5C36"/>
    <w:rsid w:val="009F60F2"/>
    <w:rsid w:val="009F62C4"/>
    <w:rsid w:val="009F6568"/>
    <w:rsid w:val="009F656A"/>
    <w:rsid w:val="00A000FC"/>
    <w:rsid w:val="00A01773"/>
    <w:rsid w:val="00A01CED"/>
    <w:rsid w:val="00A030E6"/>
    <w:rsid w:val="00A03CAB"/>
    <w:rsid w:val="00A0438A"/>
    <w:rsid w:val="00A047F9"/>
    <w:rsid w:val="00A04973"/>
    <w:rsid w:val="00A05870"/>
    <w:rsid w:val="00A06C15"/>
    <w:rsid w:val="00A06F37"/>
    <w:rsid w:val="00A070A2"/>
    <w:rsid w:val="00A11D82"/>
    <w:rsid w:val="00A12815"/>
    <w:rsid w:val="00A16422"/>
    <w:rsid w:val="00A16A6C"/>
    <w:rsid w:val="00A1784D"/>
    <w:rsid w:val="00A2138A"/>
    <w:rsid w:val="00A21BEF"/>
    <w:rsid w:val="00A238C2"/>
    <w:rsid w:val="00A247E0"/>
    <w:rsid w:val="00A24B7A"/>
    <w:rsid w:val="00A24F31"/>
    <w:rsid w:val="00A25F94"/>
    <w:rsid w:val="00A2756F"/>
    <w:rsid w:val="00A301E6"/>
    <w:rsid w:val="00A3091A"/>
    <w:rsid w:val="00A30DC1"/>
    <w:rsid w:val="00A31245"/>
    <w:rsid w:val="00A31B99"/>
    <w:rsid w:val="00A33ABE"/>
    <w:rsid w:val="00A3467F"/>
    <w:rsid w:val="00A35918"/>
    <w:rsid w:val="00A36964"/>
    <w:rsid w:val="00A379EC"/>
    <w:rsid w:val="00A43B87"/>
    <w:rsid w:val="00A46B77"/>
    <w:rsid w:val="00A47A27"/>
    <w:rsid w:val="00A504D3"/>
    <w:rsid w:val="00A5121F"/>
    <w:rsid w:val="00A512DE"/>
    <w:rsid w:val="00A51A88"/>
    <w:rsid w:val="00A5253A"/>
    <w:rsid w:val="00A53C75"/>
    <w:rsid w:val="00A53EAE"/>
    <w:rsid w:val="00A54292"/>
    <w:rsid w:val="00A5483C"/>
    <w:rsid w:val="00A54D7E"/>
    <w:rsid w:val="00A57143"/>
    <w:rsid w:val="00A60AA4"/>
    <w:rsid w:val="00A62039"/>
    <w:rsid w:val="00A62B43"/>
    <w:rsid w:val="00A62D86"/>
    <w:rsid w:val="00A636CC"/>
    <w:rsid w:val="00A64879"/>
    <w:rsid w:val="00A648CB"/>
    <w:rsid w:val="00A72DF8"/>
    <w:rsid w:val="00A730B3"/>
    <w:rsid w:val="00A738E8"/>
    <w:rsid w:val="00A765B4"/>
    <w:rsid w:val="00A80006"/>
    <w:rsid w:val="00A80BA3"/>
    <w:rsid w:val="00A80D41"/>
    <w:rsid w:val="00A81196"/>
    <w:rsid w:val="00A84D6E"/>
    <w:rsid w:val="00A85D1D"/>
    <w:rsid w:val="00A866B4"/>
    <w:rsid w:val="00A867AA"/>
    <w:rsid w:val="00A875F6"/>
    <w:rsid w:val="00A910C5"/>
    <w:rsid w:val="00A912EF"/>
    <w:rsid w:val="00A95FBA"/>
    <w:rsid w:val="00A97743"/>
    <w:rsid w:val="00AA0424"/>
    <w:rsid w:val="00AA0EEA"/>
    <w:rsid w:val="00AA2613"/>
    <w:rsid w:val="00AA26E5"/>
    <w:rsid w:val="00AA437B"/>
    <w:rsid w:val="00AA47DC"/>
    <w:rsid w:val="00AA5F4B"/>
    <w:rsid w:val="00AB002A"/>
    <w:rsid w:val="00AB02EE"/>
    <w:rsid w:val="00AB108F"/>
    <w:rsid w:val="00AB177B"/>
    <w:rsid w:val="00AB1A8A"/>
    <w:rsid w:val="00AB1FE7"/>
    <w:rsid w:val="00AB22AF"/>
    <w:rsid w:val="00AB2893"/>
    <w:rsid w:val="00AB335C"/>
    <w:rsid w:val="00AB37D5"/>
    <w:rsid w:val="00AB4277"/>
    <w:rsid w:val="00AB448F"/>
    <w:rsid w:val="00AB73DC"/>
    <w:rsid w:val="00AC1F55"/>
    <w:rsid w:val="00AC58E3"/>
    <w:rsid w:val="00AD2EC9"/>
    <w:rsid w:val="00AD3059"/>
    <w:rsid w:val="00AD45DE"/>
    <w:rsid w:val="00AD49A0"/>
    <w:rsid w:val="00AD667F"/>
    <w:rsid w:val="00AD6ECB"/>
    <w:rsid w:val="00AE1115"/>
    <w:rsid w:val="00AE172E"/>
    <w:rsid w:val="00AE2164"/>
    <w:rsid w:val="00AE34E7"/>
    <w:rsid w:val="00AE368D"/>
    <w:rsid w:val="00AE52A6"/>
    <w:rsid w:val="00AE6263"/>
    <w:rsid w:val="00AE7258"/>
    <w:rsid w:val="00AE7A4A"/>
    <w:rsid w:val="00AE7C8F"/>
    <w:rsid w:val="00AF01C7"/>
    <w:rsid w:val="00AF093B"/>
    <w:rsid w:val="00AF1368"/>
    <w:rsid w:val="00AF1831"/>
    <w:rsid w:val="00AF266E"/>
    <w:rsid w:val="00AF267D"/>
    <w:rsid w:val="00AF64CF"/>
    <w:rsid w:val="00AF6883"/>
    <w:rsid w:val="00AF7CA7"/>
    <w:rsid w:val="00AF7CF6"/>
    <w:rsid w:val="00B00551"/>
    <w:rsid w:val="00B00D71"/>
    <w:rsid w:val="00B01728"/>
    <w:rsid w:val="00B01B84"/>
    <w:rsid w:val="00B03AEF"/>
    <w:rsid w:val="00B03E76"/>
    <w:rsid w:val="00B04686"/>
    <w:rsid w:val="00B10846"/>
    <w:rsid w:val="00B10CD8"/>
    <w:rsid w:val="00B11CF2"/>
    <w:rsid w:val="00B13729"/>
    <w:rsid w:val="00B13DB4"/>
    <w:rsid w:val="00B143EB"/>
    <w:rsid w:val="00B15014"/>
    <w:rsid w:val="00B17AA9"/>
    <w:rsid w:val="00B17F93"/>
    <w:rsid w:val="00B21922"/>
    <w:rsid w:val="00B2207F"/>
    <w:rsid w:val="00B2695A"/>
    <w:rsid w:val="00B26E29"/>
    <w:rsid w:val="00B27A4B"/>
    <w:rsid w:val="00B3027B"/>
    <w:rsid w:val="00B315AC"/>
    <w:rsid w:val="00B3193B"/>
    <w:rsid w:val="00B31C05"/>
    <w:rsid w:val="00B32827"/>
    <w:rsid w:val="00B32DF7"/>
    <w:rsid w:val="00B352D9"/>
    <w:rsid w:val="00B35FB3"/>
    <w:rsid w:val="00B37020"/>
    <w:rsid w:val="00B404B3"/>
    <w:rsid w:val="00B41BA5"/>
    <w:rsid w:val="00B41E5F"/>
    <w:rsid w:val="00B439FC"/>
    <w:rsid w:val="00B4405B"/>
    <w:rsid w:val="00B44547"/>
    <w:rsid w:val="00B45231"/>
    <w:rsid w:val="00B45792"/>
    <w:rsid w:val="00B464C2"/>
    <w:rsid w:val="00B46527"/>
    <w:rsid w:val="00B50579"/>
    <w:rsid w:val="00B526BD"/>
    <w:rsid w:val="00B5354E"/>
    <w:rsid w:val="00B539A1"/>
    <w:rsid w:val="00B53D10"/>
    <w:rsid w:val="00B54257"/>
    <w:rsid w:val="00B54863"/>
    <w:rsid w:val="00B55010"/>
    <w:rsid w:val="00B603A8"/>
    <w:rsid w:val="00B60503"/>
    <w:rsid w:val="00B612D3"/>
    <w:rsid w:val="00B6133F"/>
    <w:rsid w:val="00B61D5B"/>
    <w:rsid w:val="00B61E6B"/>
    <w:rsid w:val="00B62496"/>
    <w:rsid w:val="00B624D7"/>
    <w:rsid w:val="00B631BF"/>
    <w:rsid w:val="00B631DF"/>
    <w:rsid w:val="00B64196"/>
    <w:rsid w:val="00B66260"/>
    <w:rsid w:val="00B714AD"/>
    <w:rsid w:val="00B7178D"/>
    <w:rsid w:val="00B71B88"/>
    <w:rsid w:val="00B71E9B"/>
    <w:rsid w:val="00B73885"/>
    <w:rsid w:val="00B73C7A"/>
    <w:rsid w:val="00B74F12"/>
    <w:rsid w:val="00B75502"/>
    <w:rsid w:val="00B75AAF"/>
    <w:rsid w:val="00B75EE6"/>
    <w:rsid w:val="00B760FF"/>
    <w:rsid w:val="00B7702E"/>
    <w:rsid w:val="00B77A54"/>
    <w:rsid w:val="00B77E0B"/>
    <w:rsid w:val="00B80086"/>
    <w:rsid w:val="00B80F8A"/>
    <w:rsid w:val="00B81778"/>
    <w:rsid w:val="00B819D5"/>
    <w:rsid w:val="00B83526"/>
    <w:rsid w:val="00B84345"/>
    <w:rsid w:val="00B8473F"/>
    <w:rsid w:val="00B86B58"/>
    <w:rsid w:val="00B870C7"/>
    <w:rsid w:val="00B874A1"/>
    <w:rsid w:val="00B87A08"/>
    <w:rsid w:val="00B9080F"/>
    <w:rsid w:val="00B9224F"/>
    <w:rsid w:val="00B92B52"/>
    <w:rsid w:val="00B937D5"/>
    <w:rsid w:val="00B954D7"/>
    <w:rsid w:val="00B95AF8"/>
    <w:rsid w:val="00B9714E"/>
    <w:rsid w:val="00B97249"/>
    <w:rsid w:val="00BA0CED"/>
    <w:rsid w:val="00BA156B"/>
    <w:rsid w:val="00BA1B5A"/>
    <w:rsid w:val="00BA1B9A"/>
    <w:rsid w:val="00BA222D"/>
    <w:rsid w:val="00BA266A"/>
    <w:rsid w:val="00BA4F83"/>
    <w:rsid w:val="00BA51CC"/>
    <w:rsid w:val="00BA658F"/>
    <w:rsid w:val="00BA69FE"/>
    <w:rsid w:val="00BA6C63"/>
    <w:rsid w:val="00BA6DDF"/>
    <w:rsid w:val="00BA6E25"/>
    <w:rsid w:val="00BA7F8E"/>
    <w:rsid w:val="00BB1C29"/>
    <w:rsid w:val="00BB27DC"/>
    <w:rsid w:val="00BB2E9E"/>
    <w:rsid w:val="00BB4C9B"/>
    <w:rsid w:val="00BB5C76"/>
    <w:rsid w:val="00BC05D0"/>
    <w:rsid w:val="00BC09F4"/>
    <w:rsid w:val="00BC2F14"/>
    <w:rsid w:val="00BC32E6"/>
    <w:rsid w:val="00BC4684"/>
    <w:rsid w:val="00BC4BA2"/>
    <w:rsid w:val="00BC6AD8"/>
    <w:rsid w:val="00BC7DF7"/>
    <w:rsid w:val="00BD050B"/>
    <w:rsid w:val="00BD0658"/>
    <w:rsid w:val="00BD1BF8"/>
    <w:rsid w:val="00BD2888"/>
    <w:rsid w:val="00BD3A4A"/>
    <w:rsid w:val="00BD3BEA"/>
    <w:rsid w:val="00BD5932"/>
    <w:rsid w:val="00BD5C35"/>
    <w:rsid w:val="00BD7E0B"/>
    <w:rsid w:val="00BE0847"/>
    <w:rsid w:val="00BE08AF"/>
    <w:rsid w:val="00BE0E98"/>
    <w:rsid w:val="00BE17B3"/>
    <w:rsid w:val="00BE1ACB"/>
    <w:rsid w:val="00BE1CF2"/>
    <w:rsid w:val="00BE2302"/>
    <w:rsid w:val="00BE3E60"/>
    <w:rsid w:val="00BE465A"/>
    <w:rsid w:val="00BE725B"/>
    <w:rsid w:val="00BF10D7"/>
    <w:rsid w:val="00BF24F4"/>
    <w:rsid w:val="00BF3A58"/>
    <w:rsid w:val="00BF4B47"/>
    <w:rsid w:val="00BF4F9E"/>
    <w:rsid w:val="00C0054C"/>
    <w:rsid w:val="00C00879"/>
    <w:rsid w:val="00C008E8"/>
    <w:rsid w:val="00C00B50"/>
    <w:rsid w:val="00C017CD"/>
    <w:rsid w:val="00C01B7C"/>
    <w:rsid w:val="00C02373"/>
    <w:rsid w:val="00C03013"/>
    <w:rsid w:val="00C036DE"/>
    <w:rsid w:val="00C03E68"/>
    <w:rsid w:val="00C048A9"/>
    <w:rsid w:val="00C1188B"/>
    <w:rsid w:val="00C12322"/>
    <w:rsid w:val="00C125EF"/>
    <w:rsid w:val="00C13568"/>
    <w:rsid w:val="00C13B62"/>
    <w:rsid w:val="00C13CAF"/>
    <w:rsid w:val="00C1644F"/>
    <w:rsid w:val="00C16D38"/>
    <w:rsid w:val="00C17BD4"/>
    <w:rsid w:val="00C20D21"/>
    <w:rsid w:val="00C232B5"/>
    <w:rsid w:val="00C244E5"/>
    <w:rsid w:val="00C258B2"/>
    <w:rsid w:val="00C2606B"/>
    <w:rsid w:val="00C26341"/>
    <w:rsid w:val="00C267AE"/>
    <w:rsid w:val="00C32125"/>
    <w:rsid w:val="00C32A6F"/>
    <w:rsid w:val="00C32D25"/>
    <w:rsid w:val="00C3526F"/>
    <w:rsid w:val="00C366EC"/>
    <w:rsid w:val="00C36815"/>
    <w:rsid w:val="00C3767F"/>
    <w:rsid w:val="00C4025F"/>
    <w:rsid w:val="00C402C5"/>
    <w:rsid w:val="00C40F12"/>
    <w:rsid w:val="00C411E1"/>
    <w:rsid w:val="00C415C7"/>
    <w:rsid w:val="00C42087"/>
    <w:rsid w:val="00C4377D"/>
    <w:rsid w:val="00C43B42"/>
    <w:rsid w:val="00C443A2"/>
    <w:rsid w:val="00C4442A"/>
    <w:rsid w:val="00C4456A"/>
    <w:rsid w:val="00C44B0B"/>
    <w:rsid w:val="00C4594B"/>
    <w:rsid w:val="00C4604B"/>
    <w:rsid w:val="00C46B52"/>
    <w:rsid w:val="00C46F11"/>
    <w:rsid w:val="00C475E6"/>
    <w:rsid w:val="00C509A3"/>
    <w:rsid w:val="00C5169C"/>
    <w:rsid w:val="00C52382"/>
    <w:rsid w:val="00C524AE"/>
    <w:rsid w:val="00C53EFF"/>
    <w:rsid w:val="00C5487A"/>
    <w:rsid w:val="00C55187"/>
    <w:rsid w:val="00C55AD9"/>
    <w:rsid w:val="00C5607B"/>
    <w:rsid w:val="00C57851"/>
    <w:rsid w:val="00C57D5D"/>
    <w:rsid w:val="00C57F6E"/>
    <w:rsid w:val="00C61A4C"/>
    <w:rsid w:val="00C63305"/>
    <w:rsid w:val="00C63720"/>
    <w:rsid w:val="00C65EC8"/>
    <w:rsid w:val="00C669E0"/>
    <w:rsid w:val="00C66A17"/>
    <w:rsid w:val="00C70480"/>
    <w:rsid w:val="00C7093D"/>
    <w:rsid w:val="00C716E2"/>
    <w:rsid w:val="00C71EE2"/>
    <w:rsid w:val="00C74C15"/>
    <w:rsid w:val="00C74E0F"/>
    <w:rsid w:val="00C765F1"/>
    <w:rsid w:val="00C76CEC"/>
    <w:rsid w:val="00C77DD3"/>
    <w:rsid w:val="00C837E9"/>
    <w:rsid w:val="00C84C2E"/>
    <w:rsid w:val="00C87227"/>
    <w:rsid w:val="00C873DF"/>
    <w:rsid w:val="00C87D90"/>
    <w:rsid w:val="00C90C9B"/>
    <w:rsid w:val="00C933C1"/>
    <w:rsid w:val="00C93B34"/>
    <w:rsid w:val="00C93FFC"/>
    <w:rsid w:val="00C9414B"/>
    <w:rsid w:val="00C946FD"/>
    <w:rsid w:val="00C95D9F"/>
    <w:rsid w:val="00C95FD6"/>
    <w:rsid w:val="00C96FB2"/>
    <w:rsid w:val="00C975E9"/>
    <w:rsid w:val="00CA1B34"/>
    <w:rsid w:val="00CA296E"/>
    <w:rsid w:val="00CA43FA"/>
    <w:rsid w:val="00CA4A3F"/>
    <w:rsid w:val="00CA6595"/>
    <w:rsid w:val="00CB078A"/>
    <w:rsid w:val="00CB0EA6"/>
    <w:rsid w:val="00CB22D5"/>
    <w:rsid w:val="00CB25FC"/>
    <w:rsid w:val="00CB33B6"/>
    <w:rsid w:val="00CB5B09"/>
    <w:rsid w:val="00CB77B7"/>
    <w:rsid w:val="00CB7DA9"/>
    <w:rsid w:val="00CC035B"/>
    <w:rsid w:val="00CC3263"/>
    <w:rsid w:val="00CC46B8"/>
    <w:rsid w:val="00CC5E5C"/>
    <w:rsid w:val="00CC5E8E"/>
    <w:rsid w:val="00CC65AA"/>
    <w:rsid w:val="00CC6910"/>
    <w:rsid w:val="00CC7FB7"/>
    <w:rsid w:val="00CD29BA"/>
    <w:rsid w:val="00CD3293"/>
    <w:rsid w:val="00CD3B90"/>
    <w:rsid w:val="00CD4FF4"/>
    <w:rsid w:val="00CE0CE4"/>
    <w:rsid w:val="00CE21B6"/>
    <w:rsid w:val="00CE24FC"/>
    <w:rsid w:val="00CE3EED"/>
    <w:rsid w:val="00CE5ED2"/>
    <w:rsid w:val="00CE6710"/>
    <w:rsid w:val="00CE76D6"/>
    <w:rsid w:val="00CE7E10"/>
    <w:rsid w:val="00CF039A"/>
    <w:rsid w:val="00CF21A3"/>
    <w:rsid w:val="00CF4BC5"/>
    <w:rsid w:val="00CF5687"/>
    <w:rsid w:val="00CF7DED"/>
    <w:rsid w:val="00D01DD5"/>
    <w:rsid w:val="00D03A49"/>
    <w:rsid w:val="00D040BA"/>
    <w:rsid w:val="00D0474E"/>
    <w:rsid w:val="00D05871"/>
    <w:rsid w:val="00D05C52"/>
    <w:rsid w:val="00D06232"/>
    <w:rsid w:val="00D06444"/>
    <w:rsid w:val="00D10022"/>
    <w:rsid w:val="00D136B1"/>
    <w:rsid w:val="00D14B9A"/>
    <w:rsid w:val="00D169E8"/>
    <w:rsid w:val="00D16CD6"/>
    <w:rsid w:val="00D17F8E"/>
    <w:rsid w:val="00D2287C"/>
    <w:rsid w:val="00D228DC"/>
    <w:rsid w:val="00D238E6"/>
    <w:rsid w:val="00D2461F"/>
    <w:rsid w:val="00D24969"/>
    <w:rsid w:val="00D2656D"/>
    <w:rsid w:val="00D27908"/>
    <w:rsid w:val="00D27DBE"/>
    <w:rsid w:val="00D27EF5"/>
    <w:rsid w:val="00D3173C"/>
    <w:rsid w:val="00D319FC"/>
    <w:rsid w:val="00D32C00"/>
    <w:rsid w:val="00D34789"/>
    <w:rsid w:val="00D3665C"/>
    <w:rsid w:val="00D372DE"/>
    <w:rsid w:val="00D378A2"/>
    <w:rsid w:val="00D37C2D"/>
    <w:rsid w:val="00D40E76"/>
    <w:rsid w:val="00D41B0F"/>
    <w:rsid w:val="00D427A7"/>
    <w:rsid w:val="00D43A64"/>
    <w:rsid w:val="00D44ADF"/>
    <w:rsid w:val="00D458ED"/>
    <w:rsid w:val="00D47731"/>
    <w:rsid w:val="00D5029B"/>
    <w:rsid w:val="00D519A2"/>
    <w:rsid w:val="00D51AE8"/>
    <w:rsid w:val="00D52E4B"/>
    <w:rsid w:val="00D54923"/>
    <w:rsid w:val="00D54BDB"/>
    <w:rsid w:val="00D55406"/>
    <w:rsid w:val="00D55B95"/>
    <w:rsid w:val="00D55C92"/>
    <w:rsid w:val="00D55D5E"/>
    <w:rsid w:val="00D55E1A"/>
    <w:rsid w:val="00D564DC"/>
    <w:rsid w:val="00D604E9"/>
    <w:rsid w:val="00D623DC"/>
    <w:rsid w:val="00D628D0"/>
    <w:rsid w:val="00D62C6E"/>
    <w:rsid w:val="00D63228"/>
    <w:rsid w:val="00D635F4"/>
    <w:rsid w:val="00D65114"/>
    <w:rsid w:val="00D65A8E"/>
    <w:rsid w:val="00D666CE"/>
    <w:rsid w:val="00D703F2"/>
    <w:rsid w:val="00D70757"/>
    <w:rsid w:val="00D711BB"/>
    <w:rsid w:val="00D7154F"/>
    <w:rsid w:val="00D72FB0"/>
    <w:rsid w:val="00D7389E"/>
    <w:rsid w:val="00D74D72"/>
    <w:rsid w:val="00D74EC4"/>
    <w:rsid w:val="00D752CD"/>
    <w:rsid w:val="00D774D4"/>
    <w:rsid w:val="00D77875"/>
    <w:rsid w:val="00D77F9D"/>
    <w:rsid w:val="00D81776"/>
    <w:rsid w:val="00D82ECA"/>
    <w:rsid w:val="00D835BA"/>
    <w:rsid w:val="00D84E40"/>
    <w:rsid w:val="00D92A4C"/>
    <w:rsid w:val="00D94005"/>
    <w:rsid w:val="00D9549F"/>
    <w:rsid w:val="00DA1064"/>
    <w:rsid w:val="00DA2077"/>
    <w:rsid w:val="00DA3B7F"/>
    <w:rsid w:val="00DA602F"/>
    <w:rsid w:val="00DA71CC"/>
    <w:rsid w:val="00DB04EA"/>
    <w:rsid w:val="00DB2A35"/>
    <w:rsid w:val="00DB5095"/>
    <w:rsid w:val="00DB67E8"/>
    <w:rsid w:val="00DB6FAB"/>
    <w:rsid w:val="00DC1302"/>
    <w:rsid w:val="00DC18A5"/>
    <w:rsid w:val="00DC21F9"/>
    <w:rsid w:val="00DC2E04"/>
    <w:rsid w:val="00DC3152"/>
    <w:rsid w:val="00DC3E2F"/>
    <w:rsid w:val="00DD0030"/>
    <w:rsid w:val="00DD0E02"/>
    <w:rsid w:val="00DD2FF1"/>
    <w:rsid w:val="00DD4F3C"/>
    <w:rsid w:val="00DD5826"/>
    <w:rsid w:val="00DD6670"/>
    <w:rsid w:val="00DD7B69"/>
    <w:rsid w:val="00DD7FED"/>
    <w:rsid w:val="00DE1C1E"/>
    <w:rsid w:val="00DE34D6"/>
    <w:rsid w:val="00DE39D9"/>
    <w:rsid w:val="00DE3A1D"/>
    <w:rsid w:val="00DE4FD1"/>
    <w:rsid w:val="00DE5B1A"/>
    <w:rsid w:val="00DE68C8"/>
    <w:rsid w:val="00DF12DE"/>
    <w:rsid w:val="00DF4293"/>
    <w:rsid w:val="00DF5217"/>
    <w:rsid w:val="00DF6669"/>
    <w:rsid w:val="00E0002C"/>
    <w:rsid w:val="00E000B3"/>
    <w:rsid w:val="00E00375"/>
    <w:rsid w:val="00E01886"/>
    <w:rsid w:val="00E02393"/>
    <w:rsid w:val="00E028EF"/>
    <w:rsid w:val="00E02C68"/>
    <w:rsid w:val="00E031D7"/>
    <w:rsid w:val="00E042B0"/>
    <w:rsid w:val="00E050F0"/>
    <w:rsid w:val="00E10E45"/>
    <w:rsid w:val="00E120CA"/>
    <w:rsid w:val="00E12933"/>
    <w:rsid w:val="00E155A1"/>
    <w:rsid w:val="00E157A7"/>
    <w:rsid w:val="00E174F6"/>
    <w:rsid w:val="00E2000B"/>
    <w:rsid w:val="00E2137D"/>
    <w:rsid w:val="00E24981"/>
    <w:rsid w:val="00E257D4"/>
    <w:rsid w:val="00E26261"/>
    <w:rsid w:val="00E26371"/>
    <w:rsid w:val="00E27711"/>
    <w:rsid w:val="00E31EE5"/>
    <w:rsid w:val="00E31EFB"/>
    <w:rsid w:val="00E32585"/>
    <w:rsid w:val="00E32790"/>
    <w:rsid w:val="00E3321C"/>
    <w:rsid w:val="00E3481B"/>
    <w:rsid w:val="00E34956"/>
    <w:rsid w:val="00E35A5C"/>
    <w:rsid w:val="00E37F16"/>
    <w:rsid w:val="00E407CC"/>
    <w:rsid w:val="00E442AE"/>
    <w:rsid w:val="00E44309"/>
    <w:rsid w:val="00E4543D"/>
    <w:rsid w:val="00E46A6B"/>
    <w:rsid w:val="00E50084"/>
    <w:rsid w:val="00E50271"/>
    <w:rsid w:val="00E5150A"/>
    <w:rsid w:val="00E519D7"/>
    <w:rsid w:val="00E54794"/>
    <w:rsid w:val="00E54C4E"/>
    <w:rsid w:val="00E55291"/>
    <w:rsid w:val="00E56600"/>
    <w:rsid w:val="00E574DB"/>
    <w:rsid w:val="00E57688"/>
    <w:rsid w:val="00E615D6"/>
    <w:rsid w:val="00E61BE8"/>
    <w:rsid w:val="00E6249B"/>
    <w:rsid w:val="00E6372A"/>
    <w:rsid w:val="00E63CA5"/>
    <w:rsid w:val="00E63D76"/>
    <w:rsid w:val="00E656B1"/>
    <w:rsid w:val="00E65BD8"/>
    <w:rsid w:val="00E65C79"/>
    <w:rsid w:val="00E67C33"/>
    <w:rsid w:val="00E70B56"/>
    <w:rsid w:val="00E70FC4"/>
    <w:rsid w:val="00E71838"/>
    <w:rsid w:val="00E725F4"/>
    <w:rsid w:val="00E740CD"/>
    <w:rsid w:val="00E74772"/>
    <w:rsid w:val="00E757AD"/>
    <w:rsid w:val="00E763DD"/>
    <w:rsid w:val="00E7751E"/>
    <w:rsid w:val="00E77A88"/>
    <w:rsid w:val="00E77DE2"/>
    <w:rsid w:val="00E80236"/>
    <w:rsid w:val="00E8057C"/>
    <w:rsid w:val="00E8074C"/>
    <w:rsid w:val="00E80F4E"/>
    <w:rsid w:val="00E81255"/>
    <w:rsid w:val="00E816D3"/>
    <w:rsid w:val="00E8223D"/>
    <w:rsid w:val="00E84992"/>
    <w:rsid w:val="00E84C55"/>
    <w:rsid w:val="00E85897"/>
    <w:rsid w:val="00E85D4B"/>
    <w:rsid w:val="00E85EB5"/>
    <w:rsid w:val="00E8656B"/>
    <w:rsid w:val="00E866BB"/>
    <w:rsid w:val="00E867C9"/>
    <w:rsid w:val="00E86AFC"/>
    <w:rsid w:val="00E871B8"/>
    <w:rsid w:val="00E87A3A"/>
    <w:rsid w:val="00E87BFF"/>
    <w:rsid w:val="00E92087"/>
    <w:rsid w:val="00E921FB"/>
    <w:rsid w:val="00E92313"/>
    <w:rsid w:val="00E92A0D"/>
    <w:rsid w:val="00E9349E"/>
    <w:rsid w:val="00E93B4D"/>
    <w:rsid w:val="00E9559E"/>
    <w:rsid w:val="00E95C29"/>
    <w:rsid w:val="00E95F99"/>
    <w:rsid w:val="00E9745D"/>
    <w:rsid w:val="00E979FB"/>
    <w:rsid w:val="00EA1A39"/>
    <w:rsid w:val="00EA2CF1"/>
    <w:rsid w:val="00EA36F6"/>
    <w:rsid w:val="00EA4C32"/>
    <w:rsid w:val="00EA5B25"/>
    <w:rsid w:val="00EA5F18"/>
    <w:rsid w:val="00EA7F72"/>
    <w:rsid w:val="00EA7FB7"/>
    <w:rsid w:val="00EB14C2"/>
    <w:rsid w:val="00EB615A"/>
    <w:rsid w:val="00EB61B1"/>
    <w:rsid w:val="00EC0D5D"/>
    <w:rsid w:val="00EC1655"/>
    <w:rsid w:val="00EC37B5"/>
    <w:rsid w:val="00EC47E4"/>
    <w:rsid w:val="00EC4A2A"/>
    <w:rsid w:val="00ED087D"/>
    <w:rsid w:val="00ED303A"/>
    <w:rsid w:val="00ED362B"/>
    <w:rsid w:val="00ED3BE5"/>
    <w:rsid w:val="00ED58F5"/>
    <w:rsid w:val="00ED7277"/>
    <w:rsid w:val="00EE088B"/>
    <w:rsid w:val="00EE10E3"/>
    <w:rsid w:val="00EE2453"/>
    <w:rsid w:val="00EE275B"/>
    <w:rsid w:val="00EE29F3"/>
    <w:rsid w:val="00EE2A74"/>
    <w:rsid w:val="00EE3628"/>
    <w:rsid w:val="00EE3DFD"/>
    <w:rsid w:val="00EE4880"/>
    <w:rsid w:val="00EE4F06"/>
    <w:rsid w:val="00EE554C"/>
    <w:rsid w:val="00EE61E8"/>
    <w:rsid w:val="00EE6234"/>
    <w:rsid w:val="00EF0512"/>
    <w:rsid w:val="00EF1D6D"/>
    <w:rsid w:val="00EF1F00"/>
    <w:rsid w:val="00EF2AC8"/>
    <w:rsid w:val="00EF33B1"/>
    <w:rsid w:val="00EF39E7"/>
    <w:rsid w:val="00EF4C64"/>
    <w:rsid w:val="00EF56BA"/>
    <w:rsid w:val="00EF6EA6"/>
    <w:rsid w:val="00EF73E9"/>
    <w:rsid w:val="00EF75F3"/>
    <w:rsid w:val="00EF77ED"/>
    <w:rsid w:val="00F00EBD"/>
    <w:rsid w:val="00F011BB"/>
    <w:rsid w:val="00F01D9F"/>
    <w:rsid w:val="00F02697"/>
    <w:rsid w:val="00F02D25"/>
    <w:rsid w:val="00F04A27"/>
    <w:rsid w:val="00F07768"/>
    <w:rsid w:val="00F07BB6"/>
    <w:rsid w:val="00F12518"/>
    <w:rsid w:val="00F129B8"/>
    <w:rsid w:val="00F129ED"/>
    <w:rsid w:val="00F138B8"/>
    <w:rsid w:val="00F14197"/>
    <w:rsid w:val="00F14A2D"/>
    <w:rsid w:val="00F15277"/>
    <w:rsid w:val="00F1606C"/>
    <w:rsid w:val="00F17095"/>
    <w:rsid w:val="00F174D8"/>
    <w:rsid w:val="00F1754F"/>
    <w:rsid w:val="00F214B8"/>
    <w:rsid w:val="00F219C9"/>
    <w:rsid w:val="00F23BC5"/>
    <w:rsid w:val="00F2491E"/>
    <w:rsid w:val="00F255DF"/>
    <w:rsid w:val="00F25AF1"/>
    <w:rsid w:val="00F267F3"/>
    <w:rsid w:val="00F268DE"/>
    <w:rsid w:val="00F273A8"/>
    <w:rsid w:val="00F27637"/>
    <w:rsid w:val="00F30169"/>
    <w:rsid w:val="00F30F7C"/>
    <w:rsid w:val="00F31BFE"/>
    <w:rsid w:val="00F31D7B"/>
    <w:rsid w:val="00F3361C"/>
    <w:rsid w:val="00F33E4A"/>
    <w:rsid w:val="00F34567"/>
    <w:rsid w:val="00F34A27"/>
    <w:rsid w:val="00F41021"/>
    <w:rsid w:val="00F42358"/>
    <w:rsid w:val="00F42B80"/>
    <w:rsid w:val="00F42D65"/>
    <w:rsid w:val="00F454AA"/>
    <w:rsid w:val="00F46E38"/>
    <w:rsid w:val="00F51882"/>
    <w:rsid w:val="00F52390"/>
    <w:rsid w:val="00F52E11"/>
    <w:rsid w:val="00F5340D"/>
    <w:rsid w:val="00F53530"/>
    <w:rsid w:val="00F53CCE"/>
    <w:rsid w:val="00F545AB"/>
    <w:rsid w:val="00F5477B"/>
    <w:rsid w:val="00F548C8"/>
    <w:rsid w:val="00F56E3F"/>
    <w:rsid w:val="00F62FBD"/>
    <w:rsid w:val="00F65519"/>
    <w:rsid w:val="00F65BA6"/>
    <w:rsid w:val="00F66152"/>
    <w:rsid w:val="00F667E0"/>
    <w:rsid w:val="00F676ED"/>
    <w:rsid w:val="00F677BB"/>
    <w:rsid w:val="00F706DE"/>
    <w:rsid w:val="00F706E9"/>
    <w:rsid w:val="00F714AB"/>
    <w:rsid w:val="00F719E4"/>
    <w:rsid w:val="00F7215E"/>
    <w:rsid w:val="00F733AD"/>
    <w:rsid w:val="00F7401F"/>
    <w:rsid w:val="00F74E7C"/>
    <w:rsid w:val="00F755EC"/>
    <w:rsid w:val="00F76A99"/>
    <w:rsid w:val="00F8075B"/>
    <w:rsid w:val="00F81C2D"/>
    <w:rsid w:val="00F82EB7"/>
    <w:rsid w:val="00F82FD8"/>
    <w:rsid w:val="00F83574"/>
    <w:rsid w:val="00F83F2E"/>
    <w:rsid w:val="00F845E3"/>
    <w:rsid w:val="00F8573A"/>
    <w:rsid w:val="00F858EB"/>
    <w:rsid w:val="00F85A0C"/>
    <w:rsid w:val="00F8707E"/>
    <w:rsid w:val="00F87BF5"/>
    <w:rsid w:val="00F9315B"/>
    <w:rsid w:val="00F931FE"/>
    <w:rsid w:val="00F93C3D"/>
    <w:rsid w:val="00F9426D"/>
    <w:rsid w:val="00F95BCF"/>
    <w:rsid w:val="00F96BED"/>
    <w:rsid w:val="00FA0420"/>
    <w:rsid w:val="00FA080A"/>
    <w:rsid w:val="00FA17C8"/>
    <w:rsid w:val="00FA1FEA"/>
    <w:rsid w:val="00FA257B"/>
    <w:rsid w:val="00FA3869"/>
    <w:rsid w:val="00FA38A1"/>
    <w:rsid w:val="00FA394B"/>
    <w:rsid w:val="00FA45F3"/>
    <w:rsid w:val="00FA567E"/>
    <w:rsid w:val="00FA6260"/>
    <w:rsid w:val="00FA79DF"/>
    <w:rsid w:val="00FB1AFF"/>
    <w:rsid w:val="00FB47B8"/>
    <w:rsid w:val="00FB4A36"/>
    <w:rsid w:val="00FB5409"/>
    <w:rsid w:val="00FB639D"/>
    <w:rsid w:val="00FB7711"/>
    <w:rsid w:val="00FC006E"/>
    <w:rsid w:val="00FC0478"/>
    <w:rsid w:val="00FC0C17"/>
    <w:rsid w:val="00FC1224"/>
    <w:rsid w:val="00FC211F"/>
    <w:rsid w:val="00FC2A67"/>
    <w:rsid w:val="00FC3DCC"/>
    <w:rsid w:val="00FC4F3E"/>
    <w:rsid w:val="00FC5C57"/>
    <w:rsid w:val="00FD07D7"/>
    <w:rsid w:val="00FD2D82"/>
    <w:rsid w:val="00FD32B7"/>
    <w:rsid w:val="00FD3347"/>
    <w:rsid w:val="00FD4A34"/>
    <w:rsid w:val="00FD5077"/>
    <w:rsid w:val="00FD5993"/>
    <w:rsid w:val="00FD5DB2"/>
    <w:rsid w:val="00FD6F43"/>
    <w:rsid w:val="00FD7218"/>
    <w:rsid w:val="00FD775F"/>
    <w:rsid w:val="00FE04C9"/>
    <w:rsid w:val="00FE0E9A"/>
    <w:rsid w:val="00FE1049"/>
    <w:rsid w:val="00FE4347"/>
    <w:rsid w:val="00FE5104"/>
    <w:rsid w:val="00FE7475"/>
    <w:rsid w:val="00FF0644"/>
    <w:rsid w:val="00FF07DD"/>
    <w:rsid w:val="00FF1BF2"/>
    <w:rsid w:val="00FF2434"/>
    <w:rsid w:val="00FF243B"/>
    <w:rsid w:val="00FF3AC1"/>
    <w:rsid w:val="00FF3CC0"/>
    <w:rsid w:val="00FF4B50"/>
    <w:rsid w:val="00FF4E86"/>
    <w:rsid w:val="00FF5BF3"/>
    <w:rsid w:val="00FF68B0"/>
    <w:rsid w:val="00FF72CA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4:docId w14:val="4EBC2589"/>
  <w15:docId w15:val="{C79960F5-B729-4E7E-B7E5-C5202B49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4A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1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16349"/>
    <w:pPr>
      <w:keepNext/>
      <w:outlineLvl w:val="1"/>
    </w:pPr>
    <w:rPr>
      <w:rFonts w:ascii="Cordia New" w:eastAsia="Cordia New" w:hAnsi="Cordi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1731A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B6AAA"/>
    <w:pPr>
      <w:ind w:firstLine="1560"/>
    </w:pPr>
    <w:rPr>
      <w:rFonts w:ascii="Cordia New" w:eastAsia="Cordia New" w:hAnsi="Cordia New" w:cs="Cordia New"/>
      <w:sz w:val="36"/>
      <w:szCs w:val="36"/>
    </w:rPr>
  </w:style>
  <w:style w:type="character" w:customStyle="1" w:styleId="BodyTextIndentChar">
    <w:name w:val="Body Text Indent Char"/>
    <w:link w:val="BodyTextIndent"/>
    <w:rsid w:val="007B6AAA"/>
    <w:rPr>
      <w:rFonts w:ascii="Cordia New" w:eastAsia="Cordia New" w:hAnsi="Cordi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Normal"/>
    <w:qFormat/>
    <w:rsid w:val="0058244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9261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190E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90EEB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190EEB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190EEB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Normal"/>
    <w:qFormat/>
    <w:rsid w:val="00190EEB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oa1">
    <w:name w:val="oa1"/>
    <w:basedOn w:val="Normal"/>
    <w:rsid w:val="00190EEB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2">
    <w:name w:val="oa2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3">
    <w:name w:val="oa3"/>
    <w:basedOn w:val="Normal"/>
    <w:rsid w:val="00190EE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4">
    <w:name w:val="oa4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5">
    <w:name w:val="oa5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6">
    <w:name w:val="oa6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7">
    <w:name w:val="oa7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8">
    <w:name w:val="oa8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9">
    <w:name w:val="oa9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0">
    <w:name w:val="oa10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1">
    <w:name w:val="oa11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12">
    <w:name w:val="oa12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character" w:styleId="PageNumber">
    <w:name w:val="page number"/>
    <w:basedOn w:val="DefaultParagraphFont"/>
    <w:rsid w:val="00190EEB"/>
  </w:style>
  <w:style w:type="paragraph" w:customStyle="1" w:styleId="10">
    <w:name w:val="ไม่มีการเว้นระยะห่าง1"/>
    <w:qFormat/>
    <w:rsid w:val="00190EEB"/>
    <w:rPr>
      <w:sz w:val="22"/>
      <w:szCs w:val="28"/>
    </w:rPr>
  </w:style>
  <w:style w:type="character" w:customStyle="1" w:styleId="Heading2Char">
    <w:name w:val="Heading 2 Char"/>
    <w:link w:val="Heading2"/>
    <w:rsid w:val="00016349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5C277D"/>
    <w:rPr>
      <w:sz w:val="22"/>
      <w:szCs w:val="28"/>
    </w:rPr>
  </w:style>
  <w:style w:type="character" w:styleId="Strong">
    <w:name w:val="Strong"/>
    <w:qFormat/>
    <w:rsid w:val="001647DE"/>
    <w:rPr>
      <w:b/>
      <w:bCs/>
    </w:rPr>
  </w:style>
  <w:style w:type="character" w:customStyle="1" w:styleId="apple-converted-space">
    <w:name w:val="apple-converted-space"/>
    <w:basedOn w:val="DefaultParagraphFont"/>
    <w:rsid w:val="005F35BB"/>
  </w:style>
  <w:style w:type="character" w:customStyle="1" w:styleId="ListParagraphChar">
    <w:name w:val="List Paragraph Char"/>
    <w:link w:val="ListParagraph"/>
    <w:uiPriority w:val="34"/>
    <w:rsid w:val="00936526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031D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nowrap">
    <w:name w:val="nowrap"/>
    <w:basedOn w:val="DefaultParagraphFont"/>
    <w:rsid w:val="00E0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6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4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49;&#3609;&#3623;&#3607;&#3634;&#3591;\&#3649;&#3609;&#3623;&#3607;&#3634;&#3591;%20&#3626;&#3626;&#359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1FFA4-BB87-4C2F-82CA-004F28EC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แนวทาง สสช</Template>
  <TotalTime>33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3888</CharactersWithSpaces>
  <SharedDoc>false</SharedDoc>
  <HLinks>
    <vt:vector size="18" baseType="variant"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11</cp:revision>
  <cp:lastPrinted>2019-10-29T04:01:00Z</cp:lastPrinted>
  <dcterms:created xsi:type="dcterms:W3CDTF">2019-11-20T04:54:00Z</dcterms:created>
  <dcterms:modified xsi:type="dcterms:W3CDTF">2019-12-03T08:51:00Z</dcterms:modified>
</cp:coreProperties>
</file>